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EF8" w:rsidRPr="00816C2B" w:rsidRDefault="004A7EF8" w:rsidP="00A83247">
      <w:pPr>
        <w:jc w:val="center"/>
        <w:rPr>
          <w:b/>
          <w:sz w:val="28"/>
          <w:szCs w:val="28"/>
        </w:rPr>
      </w:pPr>
    </w:p>
    <w:p w:rsidR="004A7EF8" w:rsidRPr="00144285" w:rsidRDefault="004A7EF8" w:rsidP="00A83247">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E81D1B">
        <w:rPr>
          <w:b/>
          <w:sz w:val="28"/>
          <w:szCs w:val="28"/>
        </w:rPr>
        <w:t>арматуры общепромышленной ДУ до 200 мм</w:t>
      </w:r>
      <w:r w:rsidRPr="00997AC2">
        <w:rPr>
          <w:b/>
          <w:sz w:val="28"/>
          <w:szCs w:val="28"/>
        </w:rPr>
        <w:t xml:space="preserve"> для сооружения энергоблока №4 Ростовской АЭС</w:t>
      </w:r>
    </w:p>
    <w:p w:rsidR="004A7EF8" w:rsidRPr="00144285" w:rsidRDefault="004A7EF8" w:rsidP="00A83247">
      <w:pPr>
        <w:shd w:val="clear" w:color="auto" w:fill="FFFFFF"/>
        <w:spacing w:line="325" w:lineRule="exact"/>
        <w:ind w:left="1418" w:right="1083" w:firstLine="37"/>
        <w:jc w:val="center"/>
        <w:rPr>
          <w:i/>
          <w:sz w:val="28"/>
          <w:szCs w:val="28"/>
        </w:rPr>
      </w:pPr>
    </w:p>
    <w:p w:rsidR="004A7EF8" w:rsidRPr="006E41DF" w:rsidRDefault="004A7EF8" w:rsidP="00A83247"/>
    <w:p w:rsidR="004A7EF8" w:rsidRDefault="004A7EF8" w:rsidP="00A83247">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A7EF8" w:rsidRDefault="004A7EF8" w:rsidP="00A83247">
      <w:pPr>
        <w:shd w:val="clear" w:color="auto" w:fill="FFFFFF"/>
        <w:ind w:left="5" w:right="10" w:firstLine="542"/>
        <w:jc w:val="both"/>
      </w:pPr>
    </w:p>
    <w:p w:rsidR="004A7EF8" w:rsidRDefault="004A7EF8" w:rsidP="00A83247">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4A7EF8" w:rsidRDefault="004A7EF8" w:rsidP="00A83247">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4A7EF8" w:rsidRPr="00E5081A" w:rsidRDefault="004A7EF8" w:rsidP="00A83247">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4A7EF8" w:rsidRPr="002C6E8E" w:rsidRDefault="004A7EF8" w:rsidP="00A83247">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A7EF8" w:rsidRPr="00D60BBF" w:rsidRDefault="004A7EF8" w:rsidP="00A83247">
      <w:pPr>
        <w:tabs>
          <w:tab w:val="left" w:pos="0"/>
        </w:tabs>
        <w:spacing w:after="120"/>
        <w:ind w:firstLine="709"/>
        <w:jc w:val="both"/>
      </w:pPr>
      <w:r w:rsidRPr="00D60BBF">
        <w:t>Термины, используемые в Договоре, означают нижеследующее:</w:t>
      </w:r>
    </w:p>
    <w:p w:rsidR="004A7EF8" w:rsidRPr="00DF010B" w:rsidRDefault="004A7EF8" w:rsidP="00A83247">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4A7EF8" w:rsidRPr="005868AC"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A7EF8" w:rsidRPr="008A2774" w:rsidRDefault="004A7EF8" w:rsidP="00A83247">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A7EF8" w:rsidRPr="00B87217"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A7EF8" w:rsidRPr="00D92BA7"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4A7EF8"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A7EF8" w:rsidRPr="00FF1658"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A7EF8"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4A7EF8" w:rsidRPr="00531144"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4A7EF8" w:rsidRPr="00531144"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4A7EF8" w:rsidRPr="00531144"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4A7EF8" w:rsidRPr="00AC312B"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A7EF8" w:rsidRPr="00CB4754"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4A7EF8" w:rsidRPr="00CB4754"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A7EF8" w:rsidRPr="008C6D19"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A7EF8"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A7EF8" w:rsidRPr="00F75025"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A7EF8" w:rsidRPr="00D3187A"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4A7EF8" w:rsidRPr="008717F0"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A7EF8" w:rsidRPr="008717F0"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A7EF8" w:rsidRPr="00D3187A"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A7EF8" w:rsidRPr="00D12A21"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A7EF8" w:rsidRPr="000C29FA"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A7EF8" w:rsidRPr="000A5FB0"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4A7EF8" w:rsidRPr="0080608E"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A7EF8" w:rsidRPr="00AF073B"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A7EF8" w:rsidRPr="000C29FA"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4A7EF8"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A7EF8" w:rsidRPr="002F0742"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A7EF8" w:rsidRPr="00D60BBF"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A7EF8" w:rsidRPr="00475405" w:rsidRDefault="004A7EF8" w:rsidP="00A83247">
      <w:pPr>
        <w:pStyle w:val="BodyText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4A7EF8" w:rsidRPr="00475405" w:rsidRDefault="004A7EF8" w:rsidP="00A83247">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A7EF8" w:rsidRPr="00475405" w:rsidRDefault="004A7EF8" w:rsidP="00A83247">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A7EF8" w:rsidRPr="00475405" w:rsidRDefault="004A7EF8" w:rsidP="00A83247">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A7EF8" w:rsidRPr="00D3187A" w:rsidRDefault="004A7EF8" w:rsidP="00A83247">
      <w:pPr>
        <w:pStyle w:val="BodyText3"/>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A7EF8" w:rsidRPr="00475405" w:rsidRDefault="004A7EF8" w:rsidP="00A83247">
      <w:pPr>
        <w:pStyle w:val="BodyText3"/>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A7EF8" w:rsidRPr="00D60BBF" w:rsidRDefault="004A7EF8" w:rsidP="00A83247">
      <w:pPr>
        <w:pStyle w:val="BodyText3"/>
        <w:tabs>
          <w:tab w:val="left" w:pos="567"/>
          <w:tab w:val="left" w:pos="1134"/>
          <w:tab w:val="left" w:pos="1276"/>
        </w:tabs>
        <w:suppressAutoHyphens/>
        <w:spacing w:before="40"/>
        <w:ind w:firstLine="720"/>
        <w:jc w:val="both"/>
        <w:rPr>
          <w:sz w:val="24"/>
        </w:rPr>
      </w:pPr>
      <w:r>
        <w:rPr>
          <w:sz w:val="24"/>
        </w:rPr>
        <w:t xml:space="preserve">1.47.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A7EF8" w:rsidRDefault="004A7EF8" w:rsidP="00A83247">
      <w:pPr>
        <w:pStyle w:val="BodyText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A7EF8" w:rsidRDefault="004A7EF8" w:rsidP="00A83247">
      <w:pPr>
        <w:pStyle w:val="BodyText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A7EF8" w:rsidRPr="00D60BBF" w:rsidRDefault="004A7EF8" w:rsidP="00A83247">
      <w:pPr>
        <w:pStyle w:val="BodyText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A7EF8" w:rsidRPr="002C6E8E" w:rsidRDefault="004A7EF8" w:rsidP="00A83247">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A7EF8" w:rsidRPr="00D60BBF" w:rsidRDefault="004A7EF8" w:rsidP="00A83247">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A7EF8" w:rsidRPr="00405951" w:rsidRDefault="004A7EF8" w:rsidP="00A83247">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A7EF8" w:rsidRPr="00D60BBF" w:rsidRDefault="004A7EF8" w:rsidP="00A83247">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A7EF8" w:rsidRPr="0009344C" w:rsidRDefault="004A7EF8" w:rsidP="00A83247">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4A7EF8" w:rsidRPr="000C6266" w:rsidRDefault="004A7EF8" w:rsidP="00A83247">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A7EF8" w:rsidRDefault="004A7EF8" w:rsidP="00A83247">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4A7EF8" w:rsidRDefault="004A7EF8" w:rsidP="00A8324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A7EF8" w:rsidRDefault="004A7EF8" w:rsidP="00A83247">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4A7EF8" w:rsidRDefault="004A7EF8" w:rsidP="00A83247">
      <w:pPr>
        <w:shd w:val="clear" w:color="auto" w:fill="FFFFFF"/>
        <w:tabs>
          <w:tab w:val="left" w:pos="0"/>
        </w:tabs>
        <w:ind w:left="3643" w:firstLine="43"/>
        <w:jc w:val="both"/>
        <w:rPr>
          <w:b/>
        </w:rPr>
      </w:pPr>
    </w:p>
    <w:p w:rsidR="004A7EF8" w:rsidRPr="00A05028" w:rsidRDefault="004A7EF8" w:rsidP="00A83247">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A7EF8" w:rsidRPr="000C29FA" w:rsidRDefault="004A7EF8" w:rsidP="00A83247">
      <w:pPr>
        <w:pStyle w:val="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
        <w:gridCol w:w="1029"/>
        <w:gridCol w:w="9265"/>
      </w:tblGrid>
      <w:tr w:rsidR="004A7EF8" w:rsidRPr="007E44FD" w:rsidTr="00391DE7">
        <w:trPr>
          <w:trHeight w:val="624"/>
        </w:trPr>
        <w:tc>
          <w:tcPr>
            <w:tcW w:w="534" w:type="dxa"/>
            <w:gridSpan w:val="2"/>
          </w:tcPr>
          <w:p w:rsidR="004A7EF8" w:rsidRPr="007E44FD" w:rsidRDefault="004A7EF8" w:rsidP="00391DE7">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4A7EF8" w:rsidRPr="007E44FD" w:rsidRDefault="004A7EF8" w:rsidP="00391DE7">
            <w:pPr>
              <w:pStyle w:val="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A7EF8" w:rsidRPr="007E44FD" w:rsidTr="00391DE7">
        <w:trPr>
          <w:gridBefore w:val="1"/>
          <w:trHeight w:val="624"/>
        </w:trPr>
        <w:tc>
          <w:tcPr>
            <w:tcW w:w="534" w:type="dxa"/>
          </w:tcPr>
          <w:p w:rsidR="004A7EF8" w:rsidRPr="007E44FD" w:rsidRDefault="004A7EF8" w:rsidP="00391DE7">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4A7EF8" w:rsidRPr="007E44FD" w:rsidRDefault="004A7EF8" w:rsidP="00391DE7">
            <w:pPr>
              <w:pStyle w:val="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A7EF8" w:rsidRPr="007E44FD" w:rsidTr="00391DE7">
        <w:trPr>
          <w:gridBefore w:val="1"/>
          <w:trHeight w:val="624"/>
        </w:trPr>
        <w:tc>
          <w:tcPr>
            <w:tcW w:w="534" w:type="dxa"/>
          </w:tcPr>
          <w:p w:rsidR="004A7EF8" w:rsidRPr="007E44FD" w:rsidRDefault="004A7EF8" w:rsidP="00391DE7">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4A7EF8" w:rsidRPr="007E44FD" w:rsidRDefault="004A7EF8" w:rsidP="00391DE7">
            <w:pPr>
              <w:pStyle w:val="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A7EF8" w:rsidRPr="000D502F" w:rsidRDefault="004A7EF8" w:rsidP="00A83247">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A7EF8" w:rsidRPr="00100167" w:rsidRDefault="004A7EF8" w:rsidP="00A83247">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4A7EF8" w:rsidRPr="00EF2009" w:rsidRDefault="004A7EF8" w:rsidP="00A83247">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A7EF8" w:rsidRPr="00051117"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A7EF8" w:rsidRDefault="004A7EF8" w:rsidP="00A83247">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4A7EF8" w:rsidRDefault="004A7EF8" w:rsidP="00A83247">
      <w:pPr>
        <w:pStyle w:val="BodyText2"/>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A7EF8" w:rsidRDefault="004A7EF8" w:rsidP="00A83247">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A7EF8" w:rsidRPr="004F0C16" w:rsidRDefault="004A7EF8" w:rsidP="00A83247">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A7EF8" w:rsidRPr="005C3E85" w:rsidRDefault="004A7EF8" w:rsidP="00A8324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A7EF8" w:rsidRPr="004E5A21" w:rsidRDefault="004A7EF8" w:rsidP="00A8324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A7EF8" w:rsidRPr="004E5A21" w:rsidRDefault="004A7EF8" w:rsidP="00A83247">
      <w:pPr>
        <w:shd w:val="clear" w:color="auto" w:fill="FFFFFF"/>
        <w:tabs>
          <w:tab w:val="left" w:pos="0"/>
        </w:tabs>
        <w:ind w:left="120"/>
        <w:jc w:val="center"/>
        <w:rPr>
          <w:b/>
          <w:bCs/>
          <w:spacing w:val="-1"/>
        </w:rPr>
      </w:pPr>
    </w:p>
    <w:p w:rsidR="004A7EF8" w:rsidRPr="000C6266" w:rsidRDefault="004A7EF8" w:rsidP="00A83247">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4A7EF8" w:rsidRPr="000C6266" w:rsidRDefault="004A7EF8" w:rsidP="00A83247">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4A7EF8" w:rsidRPr="000C6266" w:rsidRDefault="004A7EF8" w:rsidP="00A83247">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4A7EF8" w:rsidRPr="000C6266" w:rsidRDefault="004A7EF8" w:rsidP="00A83247">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4A7EF8" w:rsidRPr="000C6266" w:rsidRDefault="004A7EF8" w:rsidP="00A83247">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4A7EF8" w:rsidRPr="006A1F2D" w:rsidRDefault="004A7EF8" w:rsidP="00A83247">
      <w:pPr>
        <w:pStyle w:val="BodyTextIndent"/>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4A7EF8" w:rsidRPr="00E54C5E" w:rsidRDefault="004A7EF8" w:rsidP="00A83247">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4A7EF8" w:rsidRPr="00467EAE" w:rsidRDefault="004A7EF8" w:rsidP="00A83247">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A7EF8" w:rsidRPr="00467EAE" w:rsidRDefault="004A7EF8" w:rsidP="00A83247">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4A7EF8" w:rsidRPr="00467EAE" w:rsidRDefault="004A7EF8" w:rsidP="00A83247">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4A7EF8" w:rsidRPr="00467EAE" w:rsidRDefault="004A7EF8" w:rsidP="00A83247">
      <w:pPr>
        <w:pStyle w:val="BodyText3"/>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4A7EF8" w:rsidRPr="00467EAE" w:rsidRDefault="004A7EF8" w:rsidP="00A83247">
      <w:pPr>
        <w:shd w:val="clear" w:color="auto" w:fill="FFFFFF"/>
        <w:tabs>
          <w:tab w:val="left" w:pos="0"/>
          <w:tab w:val="left" w:pos="1134"/>
        </w:tabs>
        <w:ind w:firstLine="709"/>
        <w:jc w:val="both"/>
      </w:pPr>
      <w:r w:rsidRPr="00467EAE">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A7EF8" w:rsidRPr="00A25412" w:rsidRDefault="004A7EF8" w:rsidP="00A83247">
      <w:pPr>
        <w:shd w:val="clear" w:color="auto" w:fill="FFFFFF"/>
        <w:tabs>
          <w:tab w:val="left" w:pos="0"/>
          <w:tab w:val="left" w:pos="1134"/>
        </w:tabs>
        <w:ind w:firstLine="709"/>
        <w:jc w:val="both"/>
      </w:pPr>
    </w:p>
    <w:p w:rsidR="004A7EF8" w:rsidRDefault="004A7EF8" w:rsidP="00A83247">
      <w:pPr>
        <w:tabs>
          <w:tab w:val="left" w:pos="0"/>
        </w:tabs>
        <w:ind w:firstLine="709"/>
        <w:jc w:val="center"/>
        <w:rPr>
          <w:b/>
          <w:lang w:val="en-US"/>
        </w:rPr>
      </w:pPr>
      <w:r>
        <w:rPr>
          <w:b/>
        </w:rPr>
        <w:t>Статья 5</w:t>
      </w:r>
      <w:r w:rsidRPr="00832F5B">
        <w:rPr>
          <w:b/>
        </w:rPr>
        <w:t>. Сроки поставки Оборудования</w:t>
      </w:r>
    </w:p>
    <w:p w:rsidR="004A7EF8" w:rsidRPr="004C66B6" w:rsidRDefault="004A7EF8" w:rsidP="00A83247">
      <w:pPr>
        <w:tabs>
          <w:tab w:val="left" w:pos="0"/>
        </w:tabs>
        <w:ind w:firstLine="709"/>
        <w:jc w:val="center"/>
        <w:rPr>
          <w:b/>
          <w:lang w:val="en-US"/>
        </w:rPr>
      </w:pPr>
    </w:p>
    <w:p w:rsidR="004A7EF8" w:rsidRPr="00C604E9" w:rsidRDefault="004A7EF8" w:rsidP="00A83247">
      <w:pPr>
        <w:pStyle w:val="BodyText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A7EF8" w:rsidRDefault="004A7EF8" w:rsidP="00A83247">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4A7EF8" w:rsidRPr="00122AFB" w:rsidRDefault="004A7EF8" w:rsidP="00A83247">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A7EF8" w:rsidRDefault="004A7EF8" w:rsidP="00A83247">
      <w:pPr>
        <w:pStyle w:val="BodyText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A7EF8" w:rsidRDefault="004A7EF8" w:rsidP="00A83247">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A7EF8" w:rsidRDefault="004A7EF8" w:rsidP="00A83247">
      <w:pPr>
        <w:pStyle w:val="BodyText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A83247">
        <w:rPr>
          <w:b/>
          <w:noProof/>
          <w:sz w:val="24"/>
          <w:szCs w:val="24"/>
        </w:rPr>
        <w:t>01.</w:t>
      </w:r>
      <w:r>
        <w:rPr>
          <w:b/>
          <w:noProof/>
          <w:sz w:val="24"/>
          <w:szCs w:val="24"/>
        </w:rPr>
        <w:t>06</w:t>
      </w:r>
      <w:r w:rsidRPr="00A83247">
        <w:rPr>
          <w:b/>
          <w:noProof/>
          <w:sz w:val="24"/>
          <w:szCs w:val="24"/>
        </w:rPr>
        <w:t>.2015г.</w:t>
      </w:r>
    </w:p>
    <w:p w:rsidR="004A7EF8" w:rsidRDefault="004A7EF8" w:rsidP="00A83247">
      <w:pPr>
        <w:pStyle w:val="BodyText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A7EF8" w:rsidRPr="004E5A21" w:rsidRDefault="004A7EF8" w:rsidP="00A83247">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4A7EF8" w:rsidRPr="004E5A21" w:rsidRDefault="004A7EF8" w:rsidP="00A83247">
      <w:pPr>
        <w:tabs>
          <w:tab w:val="left" w:pos="0"/>
        </w:tabs>
        <w:ind w:firstLine="709"/>
        <w:jc w:val="center"/>
        <w:rPr>
          <w:b/>
          <w:bCs/>
          <w:spacing w:val="-1"/>
        </w:rPr>
      </w:pPr>
    </w:p>
    <w:p w:rsidR="004A7EF8" w:rsidRPr="0077391C" w:rsidRDefault="004A7EF8" w:rsidP="00A83247">
      <w:pPr>
        <w:shd w:val="clear" w:color="auto" w:fill="FFFFFF"/>
        <w:tabs>
          <w:tab w:val="left" w:pos="0"/>
          <w:tab w:val="left" w:pos="1276"/>
        </w:tabs>
        <w:ind w:firstLine="709"/>
        <w:jc w:val="both"/>
      </w:pPr>
      <w:r>
        <w:t>6.1. </w:t>
      </w:r>
      <w:r w:rsidRPr="00B13AC8">
        <w:t>Покупатель имеет право:</w:t>
      </w:r>
    </w:p>
    <w:p w:rsidR="004A7EF8" w:rsidRPr="0077391C" w:rsidRDefault="004A7EF8" w:rsidP="00A83247">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A7EF8" w:rsidRPr="0077391C" w:rsidRDefault="004A7EF8" w:rsidP="00A83247">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4A7EF8" w:rsidRPr="0077391C" w:rsidRDefault="004A7EF8" w:rsidP="00A83247">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4A7EF8" w:rsidRPr="003568D9" w:rsidRDefault="004A7EF8" w:rsidP="00A83247">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A7EF8" w:rsidRPr="00907173" w:rsidRDefault="004A7EF8" w:rsidP="00A83247">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A7EF8" w:rsidRPr="004E5A21" w:rsidRDefault="004A7EF8" w:rsidP="00A83247">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4A7EF8" w:rsidRPr="00350AD4" w:rsidRDefault="004A7EF8" w:rsidP="00A83247">
      <w:pPr>
        <w:shd w:val="clear" w:color="auto" w:fill="FFFFFF"/>
        <w:tabs>
          <w:tab w:val="left" w:pos="0"/>
          <w:tab w:val="left" w:pos="1276"/>
          <w:tab w:val="left" w:pos="1334"/>
        </w:tabs>
        <w:ind w:left="10" w:right="19" w:firstLine="709"/>
        <w:jc w:val="both"/>
      </w:pPr>
      <w:r>
        <w:t>6</w:t>
      </w:r>
      <w:r w:rsidRPr="00350AD4">
        <w:t>.1.7.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A7EF8" w:rsidRPr="00350AD4" w:rsidRDefault="004A7EF8" w:rsidP="00A83247">
      <w:pPr>
        <w:shd w:val="clear" w:color="auto" w:fill="FFFFFF"/>
        <w:tabs>
          <w:tab w:val="left" w:pos="0"/>
          <w:tab w:val="left" w:pos="1276"/>
        </w:tabs>
        <w:ind w:firstLine="709"/>
        <w:jc w:val="both"/>
      </w:pPr>
      <w:r>
        <w:rPr>
          <w:spacing w:val="-2"/>
        </w:rPr>
        <w:t>6</w:t>
      </w:r>
      <w:r w:rsidRPr="00350AD4">
        <w:rPr>
          <w:spacing w:val="-2"/>
        </w:rPr>
        <w:t>.2.    Покупатель обязан:</w:t>
      </w:r>
    </w:p>
    <w:p w:rsidR="004A7EF8" w:rsidRPr="0077391C" w:rsidRDefault="004A7EF8" w:rsidP="00A83247">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A7EF8" w:rsidRPr="000C6266" w:rsidRDefault="004A7EF8" w:rsidP="00A83247">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4A7EF8" w:rsidRPr="00E23A27" w:rsidRDefault="004A7EF8" w:rsidP="00A83247">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4A7EF8" w:rsidRDefault="004A7EF8" w:rsidP="00A83247">
      <w:pPr>
        <w:tabs>
          <w:tab w:val="left" w:pos="0"/>
          <w:tab w:val="left" w:pos="1276"/>
        </w:tabs>
        <w:ind w:firstLine="709"/>
        <w:jc w:val="both"/>
        <w:rPr>
          <w:color w:val="000000"/>
        </w:rPr>
      </w:pPr>
      <w:r>
        <w:rPr>
          <w:color w:val="000000"/>
        </w:rPr>
        <w:t>6</w:t>
      </w:r>
      <w:r w:rsidRPr="00E23A27">
        <w:rPr>
          <w:color w:val="000000"/>
        </w:rPr>
        <w:t>.2.4. </w:t>
      </w:r>
      <w:r w:rsidRPr="000A5323">
        <w:t xml:space="preserve">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4A7EF8" w:rsidRDefault="004A7EF8" w:rsidP="00A83247">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A7EF8" w:rsidRDefault="004A7EF8" w:rsidP="00A83247">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4A7EF8" w:rsidRPr="006B580D" w:rsidRDefault="004A7EF8" w:rsidP="00A83247">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A7EF8" w:rsidRPr="006B580D" w:rsidRDefault="004A7EF8" w:rsidP="00A83247">
      <w:pPr>
        <w:tabs>
          <w:tab w:val="left" w:pos="0"/>
        </w:tabs>
        <w:ind w:firstLine="709"/>
        <w:jc w:val="both"/>
      </w:pPr>
    </w:p>
    <w:p w:rsidR="004A7EF8" w:rsidRPr="004E5A21" w:rsidRDefault="004A7EF8" w:rsidP="00A83247">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4A7EF8" w:rsidRPr="004E5A21" w:rsidRDefault="004A7EF8" w:rsidP="00A83247">
      <w:pPr>
        <w:tabs>
          <w:tab w:val="left" w:pos="0"/>
        </w:tabs>
        <w:ind w:firstLine="709"/>
        <w:jc w:val="center"/>
        <w:rPr>
          <w:b/>
          <w:bCs/>
        </w:rPr>
      </w:pPr>
    </w:p>
    <w:p w:rsidR="004A7EF8" w:rsidRPr="0077391C" w:rsidRDefault="004A7EF8" w:rsidP="00A83247">
      <w:pPr>
        <w:shd w:val="clear" w:color="auto" w:fill="FFFFFF"/>
        <w:tabs>
          <w:tab w:val="left" w:pos="0"/>
        </w:tabs>
        <w:ind w:firstLine="709"/>
        <w:jc w:val="both"/>
      </w:pPr>
      <w:r>
        <w:t>7</w:t>
      </w:r>
      <w:r w:rsidRPr="00BA1AA1">
        <w:t>.1</w:t>
      </w:r>
      <w:r>
        <w:t>.</w:t>
      </w:r>
      <w:r w:rsidRPr="00BA1AA1">
        <w:t xml:space="preserve"> Поставщик обязан:</w:t>
      </w:r>
    </w:p>
    <w:p w:rsidR="004A7EF8" w:rsidRPr="00BA1AA1" w:rsidRDefault="004A7EF8" w:rsidP="00A83247">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4A7EF8" w:rsidRDefault="004A7EF8" w:rsidP="00A83247">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4A7EF8" w:rsidRPr="003568D9" w:rsidRDefault="004A7EF8" w:rsidP="00A83247">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4A7EF8" w:rsidRPr="00714A37" w:rsidRDefault="004A7EF8" w:rsidP="00A83247">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4A7EF8" w:rsidRDefault="004A7EF8" w:rsidP="00A83247">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A7EF8" w:rsidRDefault="004A7EF8" w:rsidP="00A83247">
      <w:pPr>
        <w:tabs>
          <w:tab w:val="left" w:pos="0"/>
        </w:tabs>
        <w:spacing w:after="120"/>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4A7EF8" w:rsidRPr="000E77F6" w:rsidRDefault="004A7EF8" w:rsidP="00A83247">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4A7EF8" w:rsidRDefault="004A7EF8" w:rsidP="00A83247">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A7EF8" w:rsidRPr="00D71344" w:rsidRDefault="004A7EF8" w:rsidP="00A83247">
      <w:pPr>
        <w:shd w:val="clear" w:color="auto" w:fill="FFFFFF"/>
        <w:tabs>
          <w:tab w:val="left" w:pos="0"/>
          <w:tab w:val="left" w:pos="709"/>
        </w:tabs>
        <w:ind w:right="10" w:firstLine="709"/>
        <w:jc w:val="both"/>
        <w:rPr>
          <w:spacing w:val="-3"/>
        </w:rPr>
      </w:pPr>
      <w:r>
        <w:rPr>
          <w:spacing w:val="-3"/>
        </w:rPr>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4A7EF8" w:rsidRDefault="004A7EF8" w:rsidP="00A83247">
      <w:pPr>
        <w:pStyle w:val="21"/>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A7EF8" w:rsidRPr="00FC4694" w:rsidRDefault="004A7EF8" w:rsidP="00A83247">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A7EF8" w:rsidRDefault="004A7EF8" w:rsidP="00A83247">
      <w:pPr>
        <w:pStyle w:val="21"/>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A7EF8" w:rsidRPr="00FC4694" w:rsidRDefault="004A7EF8" w:rsidP="00A83247">
      <w:pPr>
        <w:pStyle w:val="21"/>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A7EF8" w:rsidRPr="0077391C" w:rsidRDefault="004A7EF8" w:rsidP="00A83247">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A7EF8" w:rsidRPr="00E90B69" w:rsidRDefault="004A7EF8" w:rsidP="00A83247">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4A7EF8" w:rsidRPr="00E90B69" w:rsidRDefault="004A7EF8" w:rsidP="00A83247">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A7EF8" w:rsidRPr="00E90B69" w:rsidRDefault="004A7EF8" w:rsidP="00A83247">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A7EF8" w:rsidRDefault="004A7EF8" w:rsidP="00A83247">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4A7EF8" w:rsidRPr="000A5323" w:rsidRDefault="004A7EF8" w:rsidP="00A83247">
      <w:pPr>
        <w:shd w:val="clear" w:color="auto" w:fill="FFFFFF"/>
        <w:tabs>
          <w:tab w:val="left" w:pos="0"/>
        </w:tabs>
        <w:ind w:right="48" w:firstLine="709"/>
        <w:jc w:val="both"/>
      </w:pPr>
      <w:r w:rsidRPr="000A5323">
        <w:t>Для Оборудования 1, 2, 3 класса безопасности:</w:t>
      </w:r>
    </w:p>
    <w:p w:rsidR="004A7EF8" w:rsidRPr="000A5323" w:rsidRDefault="004A7EF8" w:rsidP="00A83247">
      <w:pPr>
        <w:shd w:val="clear" w:color="auto" w:fill="FFFFFF"/>
        <w:tabs>
          <w:tab w:val="left" w:pos="0"/>
        </w:tabs>
        <w:ind w:right="48" w:firstLine="709"/>
        <w:jc w:val="both"/>
      </w:pPr>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4A7EF8" w:rsidRPr="00390718" w:rsidRDefault="004A7EF8" w:rsidP="00A83247">
      <w:pPr>
        <w:shd w:val="clear" w:color="auto" w:fill="FFFFFF"/>
        <w:tabs>
          <w:tab w:val="left" w:pos="0"/>
        </w:tabs>
        <w:ind w:right="48" w:firstLine="709"/>
        <w:jc w:val="both"/>
      </w:pPr>
      <w:r w:rsidRPr="000A5323">
        <w:t>Оформлять Планы качества с обязательным указанием номера письма-поручения ОАО «Концерн Росэнергоатом».</w:t>
      </w:r>
    </w:p>
    <w:p w:rsidR="004A7EF8" w:rsidRPr="00E90B69" w:rsidRDefault="004A7EF8" w:rsidP="00A83247">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A7EF8" w:rsidRPr="00E90B69" w:rsidRDefault="004A7EF8" w:rsidP="00A83247">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A7EF8" w:rsidRPr="004B4A00" w:rsidRDefault="004A7EF8" w:rsidP="00A83247">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4A7EF8" w:rsidRPr="00E90B69" w:rsidRDefault="004A7EF8" w:rsidP="00A83247">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4A7EF8" w:rsidRPr="00E90B69" w:rsidRDefault="004A7EF8" w:rsidP="00A83247">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4A7EF8" w:rsidRDefault="004A7EF8" w:rsidP="00A83247">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4A7EF8" w:rsidRPr="0077391C" w:rsidRDefault="004A7EF8" w:rsidP="00A83247">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A7EF8" w:rsidRDefault="004A7EF8" w:rsidP="00A83247">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A7EF8" w:rsidRPr="004B4A00" w:rsidRDefault="004A7EF8" w:rsidP="00A83247">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4A7EF8" w:rsidRDefault="004A7EF8" w:rsidP="00A83247">
      <w:pPr>
        <w:pStyle w:val="BodyText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4A7EF8" w:rsidRPr="0083256D" w:rsidRDefault="004A7EF8" w:rsidP="00A83247">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4A7EF8" w:rsidRPr="0083256D" w:rsidRDefault="004A7EF8" w:rsidP="00A83247">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4A7EF8" w:rsidRPr="0083256D" w:rsidRDefault="004A7EF8" w:rsidP="00A83247">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A7EF8" w:rsidRPr="0077391C" w:rsidRDefault="004A7EF8" w:rsidP="00A83247">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4A7EF8" w:rsidRPr="0077391C" w:rsidRDefault="004A7EF8" w:rsidP="00A83247">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A7EF8" w:rsidRPr="0077391C" w:rsidRDefault="004A7EF8" w:rsidP="00A83247">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A7EF8" w:rsidRPr="0077391C" w:rsidRDefault="004A7EF8" w:rsidP="00A83247">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A7EF8" w:rsidRPr="0077391C" w:rsidRDefault="004A7EF8" w:rsidP="00A83247">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A7EF8" w:rsidRPr="0077391C" w:rsidRDefault="004A7EF8" w:rsidP="00A83247">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A7EF8" w:rsidRPr="0077391C" w:rsidRDefault="004A7EF8" w:rsidP="00A83247">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A7EF8" w:rsidRPr="0077391C" w:rsidRDefault="004A7EF8" w:rsidP="00A83247">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4A7EF8" w:rsidRPr="0077391C" w:rsidRDefault="004A7EF8" w:rsidP="00A83247">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4A7EF8" w:rsidRPr="003608CB" w:rsidRDefault="004A7EF8" w:rsidP="00A83247">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A7EF8" w:rsidRDefault="004A7EF8" w:rsidP="00A83247">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A7EF8" w:rsidRDefault="004A7EF8" w:rsidP="00A83247">
      <w:pPr>
        <w:pStyle w:val="BodyTextIndent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4A7EF8" w:rsidRDefault="004A7EF8" w:rsidP="00A83247">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4A7EF8" w:rsidRPr="004B4A00" w:rsidRDefault="004A7EF8" w:rsidP="00A83247">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4A7EF8" w:rsidRPr="005E5E51" w:rsidRDefault="004A7EF8" w:rsidP="00A83247">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.1.7 настоящего Договора, и передать 1 (один) экземпляр Покупателю в 5-ти дневный срок с даты получения уведомления Покупателя о необходимости сокращени</w:t>
      </w:r>
      <w:r>
        <w:t>я сроков поставки Оборудования.</w:t>
      </w:r>
    </w:p>
    <w:p w:rsidR="004A7EF8" w:rsidRPr="005E5E51" w:rsidRDefault="004A7EF8" w:rsidP="00A83247">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4A7EF8" w:rsidRDefault="004A7EF8" w:rsidP="00A83247">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4A7EF8" w:rsidRDefault="004A7EF8" w:rsidP="00A83247">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r>
        <w:t>;</w:t>
      </w:r>
    </w:p>
    <w:p w:rsidR="004A7EF8" w:rsidRPr="00B62554" w:rsidRDefault="004A7EF8" w:rsidP="00A83247">
      <w:pPr>
        <w:tabs>
          <w:tab w:val="right" w:pos="9923"/>
        </w:tabs>
        <w:ind w:firstLine="709"/>
        <w:jc w:val="both"/>
      </w:pPr>
      <w:r>
        <w:t>7</w:t>
      </w:r>
      <w:r w:rsidRPr="00223394">
        <w:t xml:space="preserve">.1.32.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4A7EF8" w:rsidRPr="00B62554" w:rsidRDefault="004A7EF8" w:rsidP="00A83247">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A7EF8" w:rsidRPr="00B62554" w:rsidRDefault="004A7EF8" w:rsidP="00A83247">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A7EF8" w:rsidRPr="009414E2" w:rsidRDefault="004A7EF8" w:rsidP="00A83247">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A7EF8" w:rsidRDefault="004A7EF8" w:rsidP="00A83247">
      <w:pPr>
        <w:pStyle w:val="BodyTextIndent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A7EF8" w:rsidRPr="004B4A00" w:rsidRDefault="004A7EF8" w:rsidP="00A83247">
      <w:pPr>
        <w:pStyle w:val="BodyTextIndent3"/>
        <w:tabs>
          <w:tab w:val="left" w:pos="0"/>
        </w:tabs>
        <w:spacing w:after="0"/>
        <w:ind w:left="0" w:firstLine="709"/>
        <w:jc w:val="both"/>
        <w:rPr>
          <w:sz w:val="24"/>
          <w:szCs w:val="24"/>
        </w:rPr>
      </w:pPr>
      <w:r>
        <w:rPr>
          <w:sz w:val="24"/>
          <w:szCs w:val="24"/>
        </w:rPr>
        <w:t xml:space="preserve">8.1.33. </w:t>
      </w:r>
      <w:r w:rsidRPr="004B4A00">
        <w:rPr>
          <w:sz w:val="24"/>
          <w:szCs w:val="24"/>
        </w:rPr>
        <w:t>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
    <w:p w:rsidR="004A7EF8" w:rsidRPr="0077391C" w:rsidRDefault="004A7EF8" w:rsidP="00A83247">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4A7EF8" w:rsidRPr="004E5A21" w:rsidRDefault="004A7EF8" w:rsidP="00A83247">
      <w:pPr>
        <w:pStyle w:val="BodyTextIndent3"/>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A7EF8" w:rsidRDefault="004A7EF8" w:rsidP="00A83247">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A7EF8" w:rsidRPr="00FF3A6B" w:rsidRDefault="004A7EF8" w:rsidP="00A83247">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A7EF8" w:rsidRPr="00FF3A6B" w:rsidRDefault="004A7EF8" w:rsidP="00A83247">
      <w:pPr>
        <w:pStyle w:val="BodyTextIndent3"/>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4A7EF8" w:rsidRPr="00FF3A6B" w:rsidRDefault="004A7EF8" w:rsidP="00A83247">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4A7EF8" w:rsidRPr="00FF3A6B" w:rsidRDefault="004A7EF8" w:rsidP="00A83247">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4A7EF8" w:rsidRDefault="004A7EF8" w:rsidP="00A83247">
      <w:pPr>
        <w:tabs>
          <w:tab w:val="left" w:pos="0"/>
        </w:tabs>
        <w:ind w:firstLine="709"/>
        <w:jc w:val="center"/>
        <w:rPr>
          <w:b/>
        </w:rPr>
      </w:pPr>
    </w:p>
    <w:p w:rsidR="004A7EF8" w:rsidRPr="00C00F19" w:rsidRDefault="004A7EF8" w:rsidP="00A83247">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A7EF8" w:rsidRPr="00C00F19" w:rsidRDefault="004A7EF8" w:rsidP="00A83247">
      <w:pPr>
        <w:tabs>
          <w:tab w:val="left" w:pos="0"/>
        </w:tabs>
        <w:ind w:firstLine="709"/>
        <w:jc w:val="center"/>
        <w:rPr>
          <w:b/>
        </w:rPr>
      </w:pPr>
    </w:p>
    <w:p w:rsidR="004A7EF8" w:rsidRPr="00E90B69" w:rsidRDefault="004A7EF8" w:rsidP="00A83247">
      <w:pPr>
        <w:pStyle w:val="BodyText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A7EF8" w:rsidRDefault="004A7EF8" w:rsidP="00A83247">
      <w:pPr>
        <w:pStyle w:val="BodyText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A7EF8" w:rsidRDefault="004A7EF8" w:rsidP="00A83247">
      <w:pPr>
        <w:pStyle w:val="BodyText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A7EF8" w:rsidRDefault="004A7EF8" w:rsidP="00A83247">
      <w:pPr>
        <w:pStyle w:val="BodyText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A7EF8" w:rsidRDefault="004A7EF8" w:rsidP="00A83247">
      <w:pPr>
        <w:pStyle w:val="BodyText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A7EF8" w:rsidRPr="004D76DE" w:rsidRDefault="004A7EF8" w:rsidP="00A83247">
      <w:pPr>
        <w:pStyle w:val="BodyText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A7EF8" w:rsidRPr="003A176A" w:rsidRDefault="004A7EF8" w:rsidP="00A83247">
      <w:pPr>
        <w:pStyle w:val="BodyText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A7EF8" w:rsidRDefault="004A7EF8" w:rsidP="00A83247">
      <w:pPr>
        <w:pStyle w:val="BodyText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A7EF8" w:rsidRDefault="004A7EF8" w:rsidP="00A83247">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A7EF8" w:rsidRDefault="004A7EF8" w:rsidP="00A83247">
      <w:pPr>
        <w:pStyle w:val="BodyText3"/>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4A7EF8" w:rsidRPr="00D52052" w:rsidRDefault="004A7EF8" w:rsidP="00A83247">
      <w:pPr>
        <w:pStyle w:val="BodyText3"/>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A7EF8" w:rsidRPr="00D52052" w:rsidRDefault="004A7EF8" w:rsidP="00A83247">
      <w:pPr>
        <w:pStyle w:val="BodyText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A7EF8" w:rsidRPr="00D52052" w:rsidRDefault="004A7EF8" w:rsidP="00A83247">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A7EF8" w:rsidRPr="00D52052" w:rsidRDefault="004A7EF8" w:rsidP="00A83247">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4A7EF8" w:rsidRPr="00D52052" w:rsidRDefault="004A7EF8" w:rsidP="00A83247">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A7EF8" w:rsidRPr="00D52052" w:rsidRDefault="004A7EF8" w:rsidP="00A83247">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4A7EF8" w:rsidRPr="00D52052" w:rsidRDefault="004A7EF8" w:rsidP="00A83247">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A7EF8" w:rsidRPr="00D52052" w:rsidRDefault="004A7EF8" w:rsidP="00A83247">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A7EF8" w:rsidRDefault="004A7EF8" w:rsidP="00A83247">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4A7EF8" w:rsidRPr="00867506" w:rsidRDefault="004A7EF8" w:rsidP="00A83247">
      <w:pPr>
        <w:pStyle w:val="BodyText3"/>
        <w:tabs>
          <w:tab w:val="left" w:pos="0"/>
        </w:tabs>
        <w:suppressAutoHyphens/>
        <w:ind w:firstLine="709"/>
        <w:jc w:val="both"/>
        <w:rPr>
          <w:sz w:val="24"/>
          <w:szCs w:val="24"/>
        </w:rPr>
      </w:pPr>
      <w:r>
        <w:rPr>
          <w:sz w:val="24"/>
          <w:szCs w:val="24"/>
        </w:rPr>
        <w:t>8.7. </w:t>
      </w:r>
      <w:r w:rsidRPr="0086750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A7EF8" w:rsidRDefault="004A7EF8" w:rsidP="00A83247">
      <w:pPr>
        <w:pStyle w:val="BodyText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A7EF8" w:rsidRPr="00867506" w:rsidRDefault="004A7EF8" w:rsidP="00A83247">
      <w:pPr>
        <w:pStyle w:val="BodyText3"/>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A7EF8" w:rsidRPr="00D55FB6" w:rsidRDefault="004A7EF8" w:rsidP="00A83247">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4A7EF8" w:rsidRPr="00D55FB6" w:rsidRDefault="004A7EF8" w:rsidP="00A83247">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A7EF8" w:rsidRPr="00D55FB6" w:rsidRDefault="004A7EF8" w:rsidP="00A83247">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A7EF8" w:rsidRPr="00D55FB6" w:rsidRDefault="004A7EF8" w:rsidP="00A83247">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4A7EF8" w:rsidRPr="00D55FB6" w:rsidRDefault="004A7EF8" w:rsidP="00A83247">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A7EF8" w:rsidRPr="00D55FB6" w:rsidRDefault="004A7EF8" w:rsidP="00A83247">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4A7EF8" w:rsidRPr="00E531FD" w:rsidRDefault="004A7EF8" w:rsidP="00A83247">
      <w:pPr>
        <w:pStyle w:val="BodyText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A7EF8" w:rsidRPr="009E4548" w:rsidRDefault="004A7EF8" w:rsidP="00A83247">
      <w:pPr>
        <w:pStyle w:val="BodyText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4A7EF8" w:rsidRDefault="004A7EF8" w:rsidP="00A83247">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4A7EF8" w:rsidRDefault="004A7EF8" w:rsidP="00A83247">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4A7EF8" w:rsidRPr="00D60BBF" w:rsidRDefault="004A7EF8" w:rsidP="00A83247">
      <w:pPr>
        <w:pStyle w:val="BodyText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A7EF8" w:rsidRPr="008055C9" w:rsidRDefault="004A7EF8" w:rsidP="00A83247">
      <w:pPr>
        <w:pStyle w:val="BodyText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A7EF8" w:rsidRDefault="004A7EF8" w:rsidP="00A83247">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A7EF8" w:rsidRPr="000C6266" w:rsidRDefault="004A7EF8" w:rsidP="00A83247">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4A7EF8" w:rsidRPr="009A69FF" w:rsidRDefault="004A7EF8" w:rsidP="00A83247">
      <w:pPr>
        <w:pStyle w:val="BodyText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A7EF8" w:rsidRPr="009A69FF" w:rsidRDefault="004A7EF8" w:rsidP="00A83247">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A7EF8" w:rsidRPr="00D03AD8" w:rsidRDefault="004A7EF8" w:rsidP="00A83247">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A7EF8" w:rsidRPr="004E5A21" w:rsidRDefault="004A7EF8" w:rsidP="00A83247">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A7EF8" w:rsidRPr="004E5A21" w:rsidRDefault="004A7EF8" w:rsidP="00A83247">
      <w:pPr>
        <w:ind w:left="120" w:firstLine="600"/>
        <w:jc w:val="both"/>
      </w:pPr>
    </w:p>
    <w:p w:rsidR="004A7EF8" w:rsidRPr="004E5A21" w:rsidRDefault="004A7EF8" w:rsidP="00A83247">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A7EF8" w:rsidRPr="004E5A21" w:rsidRDefault="004A7EF8" w:rsidP="00A83247">
      <w:pPr>
        <w:tabs>
          <w:tab w:val="left" w:pos="0"/>
        </w:tabs>
        <w:ind w:firstLine="709"/>
        <w:jc w:val="center"/>
        <w:rPr>
          <w:b/>
          <w:color w:val="000000"/>
        </w:rPr>
      </w:pPr>
    </w:p>
    <w:p w:rsidR="004A7EF8" w:rsidRPr="000C6266" w:rsidRDefault="004A7EF8" w:rsidP="00A83247">
      <w:pPr>
        <w:ind w:left="120" w:firstLine="600"/>
        <w:jc w:val="both"/>
      </w:pPr>
      <w:r w:rsidRPr="000C6266">
        <w:t>9.1. В день прибытия Оборудования на Площадку АЭС:</w:t>
      </w:r>
    </w:p>
    <w:p w:rsidR="004A7EF8" w:rsidRPr="000C6266" w:rsidRDefault="004A7EF8" w:rsidP="00A83247">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4A7EF8" w:rsidRPr="000C6266" w:rsidRDefault="004A7EF8" w:rsidP="00A83247">
      <w:pPr>
        <w:ind w:left="120" w:firstLine="600"/>
        <w:jc w:val="both"/>
      </w:pPr>
      <w:r w:rsidRPr="000C6266">
        <w:t>9.1.2. Грузополучателем подписывается товарно-транспортная накладная, транспортная накладная.</w:t>
      </w:r>
    </w:p>
    <w:p w:rsidR="004A7EF8" w:rsidRPr="000C6266" w:rsidRDefault="004A7EF8" w:rsidP="00A83247">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A7EF8" w:rsidRPr="000C6266" w:rsidRDefault="004A7EF8" w:rsidP="00A83247">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16"/>
        <w:gridCol w:w="9121"/>
      </w:tblGrid>
      <w:tr w:rsidR="004A7EF8" w:rsidRPr="00A309D8" w:rsidTr="00391DE7">
        <w:trPr>
          <w:trHeight w:val="457"/>
        </w:trPr>
        <w:tc>
          <w:tcPr>
            <w:tcW w:w="500" w:type="dxa"/>
          </w:tcPr>
          <w:p w:rsidR="004A7EF8" w:rsidRPr="000C6266" w:rsidRDefault="004A7EF8" w:rsidP="00391DE7">
            <w:pPr>
              <w:ind w:left="120" w:firstLine="600"/>
              <w:jc w:val="both"/>
            </w:pPr>
            <w:r w:rsidRPr="000C6266">
              <w:t>-</w:t>
            </w:r>
          </w:p>
        </w:tc>
        <w:tc>
          <w:tcPr>
            <w:tcW w:w="9531" w:type="dxa"/>
          </w:tcPr>
          <w:p w:rsidR="004A7EF8" w:rsidRPr="000C6266" w:rsidRDefault="004A7EF8" w:rsidP="00391DE7">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4A7EF8" w:rsidRPr="00A309D8" w:rsidTr="00391DE7">
        <w:trPr>
          <w:trHeight w:val="362"/>
        </w:trPr>
        <w:tc>
          <w:tcPr>
            <w:tcW w:w="500" w:type="dxa"/>
          </w:tcPr>
          <w:p w:rsidR="004A7EF8" w:rsidRPr="000C6266" w:rsidRDefault="004A7EF8" w:rsidP="00391DE7">
            <w:pPr>
              <w:ind w:left="120" w:firstLine="600"/>
              <w:jc w:val="both"/>
            </w:pPr>
            <w:r w:rsidRPr="000C6266">
              <w:t>-</w:t>
            </w:r>
          </w:p>
        </w:tc>
        <w:tc>
          <w:tcPr>
            <w:tcW w:w="9531" w:type="dxa"/>
          </w:tcPr>
          <w:p w:rsidR="004A7EF8" w:rsidRPr="000C6266" w:rsidRDefault="004A7EF8" w:rsidP="00391DE7">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4A7EF8" w:rsidRPr="000C6266" w:rsidRDefault="004A7EF8" w:rsidP="00A83247">
      <w:pPr>
        <w:ind w:left="120" w:firstLine="600"/>
        <w:jc w:val="both"/>
      </w:pPr>
      <w:r w:rsidRPr="000C6266">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4A7EF8" w:rsidRPr="000C6266" w:rsidRDefault="004A7EF8" w:rsidP="00A83247">
      <w:pPr>
        <w:ind w:left="120" w:firstLine="600"/>
        <w:jc w:val="both"/>
      </w:pPr>
      <w:r w:rsidRPr="000C6266">
        <w:t>9.2.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4A7EF8" w:rsidRPr="000C6266" w:rsidRDefault="004A7EF8" w:rsidP="00A83247">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A7EF8" w:rsidRPr="000C6266" w:rsidRDefault="004A7EF8" w:rsidP="00A83247">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A7EF8" w:rsidRPr="000C6266" w:rsidRDefault="004A7EF8" w:rsidP="00A83247">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A7EF8" w:rsidRPr="000C6266" w:rsidRDefault="004A7EF8" w:rsidP="00A83247">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A7EF8" w:rsidRPr="000C6266" w:rsidRDefault="004A7EF8" w:rsidP="00A83247">
      <w:pPr>
        <w:ind w:left="120" w:firstLine="600"/>
        <w:jc w:val="both"/>
      </w:pPr>
      <w:r w:rsidRPr="000C6266">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4A7EF8" w:rsidRPr="000C6266" w:rsidRDefault="004A7EF8" w:rsidP="00A83247">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A7EF8" w:rsidRPr="000C6266" w:rsidRDefault="004A7EF8" w:rsidP="00A83247">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A7EF8" w:rsidRPr="000C6266" w:rsidRDefault="004A7EF8" w:rsidP="00A83247">
      <w:pPr>
        <w:ind w:left="120" w:firstLine="600"/>
        <w:jc w:val="both"/>
      </w:pPr>
      <w:r w:rsidRPr="000C6266">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A7EF8" w:rsidRPr="000C6266" w:rsidRDefault="004A7EF8" w:rsidP="00A83247">
      <w:pPr>
        <w:ind w:left="120" w:firstLine="600"/>
        <w:jc w:val="both"/>
      </w:pPr>
      <w:r w:rsidRPr="000C6266">
        <w:t>9.6.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4A7EF8" w:rsidRPr="000C6266" w:rsidRDefault="004A7EF8" w:rsidP="00A83247">
      <w:pPr>
        <w:ind w:left="120" w:firstLine="600"/>
        <w:jc w:val="both"/>
      </w:pPr>
      <w:r w:rsidRPr="000C6266">
        <w:t>9.7. В случае расхождения мнений Покупателя и Поставщика относительно причин Несоответствия Оборудования условиям Договора, Стороны обязаны:</w:t>
      </w:r>
    </w:p>
    <w:p w:rsidR="004A7EF8" w:rsidRPr="000C6266" w:rsidRDefault="004A7EF8" w:rsidP="00A83247">
      <w:pPr>
        <w:ind w:left="120" w:firstLine="600"/>
        <w:jc w:val="both"/>
      </w:pPr>
      <w:r w:rsidRPr="000C6266">
        <w:t>в 3-х дневный срок определить уполномоченных лиц со стороны Покупателя и Поставщика для урегулирования разногласий,</w:t>
      </w:r>
    </w:p>
    <w:p w:rsidR="004A7EF8" w:rsidRPr="000C6266" w:rsidRDefault="004A7EF8" w:rsidP="00A83247">
      <w:pPr>
        <w:ind w:left="120" w:firstLine="600"/>
        <w:jc w:val="both"/>
      </w:pPr>
      <w:r w:rsidRPr="000C6266">
        <w:t>в 7-дневный срок провести переговоры по урегулированию разногласий.</w:t>
      </w:r>
    </w:p>
    <w:p w:rsidR="004A7EF8" w:rsidRPr="000C6266" w:rsidRDefault="004A7EF8" w:rsidP="00A83247">
      <w:pPr>
        <w:ind w:left="120" w:firstLine="600"/>
        <w:jc w:val="both"/>
      </w:pPr>
      <w:r w:rsidRPr="000C6266">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4A7EF8" w:rsidRPr="000C6266" w:rsidRDefault="004A7EF8" w:rsidP="00A83247">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A7EF8" w:rsidRPr="000C6266" w:rsidRDefault="004A7EF8" w:rsidP="00A83247">
      <w:pPr>
        <w:ind w:left="120" w:firstLine="600"/>
        <w:jc w:val="both"/>
      </w:pPr>
      <w:r w:rsidRPr="000C6266">
        <w:t>9.8.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4A7EF8" w:rsidRPr="000C6266" w:rsidRDefault="004A7EF8" w:rsidP="00A83247">
      <w:pPr>
        <w:ind w:left="120" w:firstLine="600"/>
        <w:jc w:val="both"/>
      </w:pPr>
      <w:r w:rsidRPr="000C6266">
        <w:t>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4A7EF8" w:rsidRPr="000C6266" w:rsidRDefault="004A7EF8" w:rsidP="00A83247">
      <w:pPr>
        <w:ind w:left="120" w:firstLine="600"/>
        <w:jc w:val="both"/>
      </w:pPr>
      <w:r w:rsidRPr="000C6266">
        <w:t>9.10.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4A7EF8" w:rsidRPr="000C6266" w:rsidRDefault="004A7EF8" w:rsidP="00A83247">
      <w:pPr>
        <w:ind w:left="120" w:firstLine="600"/>
        <w:jc w:val="both"/>
      </w:pPr>
      <w:r w:rsidRPr="000C6266">
        <w:t>9.11.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4A7EF8" w:rsidRPr="000C6266" w:rsidRDefault="004A7EF8" w:rsidP="00A83247">
      <w:pPr>
        <w:ind w:left="120" w:firstLine="600"/>
        <w:jc w:val="both"/>
      </w:pPr>
    </w:p>
    <w:p w:rsidR="004A7EF8" w:rsidRPr="004E5A21" w:rsidRDefault="004A7EF8" w:rsidP="00A83247">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4A7EF8" w:rsidRPr="004E5A21" w:rsidRDefault="004A7EF8" w:rsidP="00A83247">
      <w:pPr>
        <w:shd w:val="clear" w:color="auto" w:fill="FFFFFF"/>
        <w:tabs>
          <w:tab w:val="left" w:pos="0"/>
        </w:tabs>
        <w:ind w:left="3360" w:firstLine="709"/>
        <w:jc w:val="both"/>
        <w:rPr>
          <w:b/>
          <w:bCs/>
          <w:spacing w:val="-1"/>
        </w:rPr>
      </w:pPr>
    </w:p>
    <w:p w:rsidR="004A7EF8" w:rsidRPr="0077391C" w:rsidRDefault="004A7EF8" w:rsidP="00A83247">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4A7EF8" w:rsidRPr="0077391C" w:rsidRDefault="004A7EF8" w:rsidP="00A83247">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4A7EF8" w:rsidRPr="0077391C" w:rsidRDefault="004A7EF8" w:rsidP="00A83247">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4A7EF8" w:rsidRPr="0077391C" w:rsidRDefault="004A7EF8" w:rsidP="00A83247">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4A7EF8" w:rsidRPr="0077391C" w:rsidRDefault="004A7EF8" w:rsidP="00A83247">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A7EF8" w:rsidRPr="00086A7F" w:rsidRDefault="004A7EF8" w:rsidP="00A83247">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A7EF8" w:rsidRDefault="004A7EF8" w:rsidP="00A8324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4A7EF8" w:rsidRPr="00196004" w:rsidRDefault="004A7EF8" w:rsidP="00A83247">
      <w:pPr>
        <w:shd w:val="clear" w:color="auto" w:fill="FFFFFF"/>
        <w:tabs>
          <w:tab w:val="left" w:pos="0"/>
          <w:tab w:val="left" w:pos="1128"/>
        </w:tabs>
        <w:ind w:left="14" w:right="38" w:firstLine="709"/>
        <w:jc w:val="both"/>
        <w:rPr>
          <w:b/>
          <w:bCs/>
          <w:spacing w:val="-1"/>
        </w:rPr>
      </w:pPr>
    </w:p>
    <w:p w:rsidR="004A7EF8" w:rsidRPr="004E5A21" w:rsidRDefault="004A7EF8" w:rsidP="00A83247">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4A7EF8" w:rsidRPr="004E5A21" w:rsidRDefault="004A7EF8" w:rsidP="00A83247">
      <w:pPr>
        <w:shd w:val="clear" w:color="auto" w:fill="FFFFFF"/>
        <w:tabs>
          <w:tab w:val="left" w:pos="0"/>
        </w:tabs>
        <w:ind w:left="3005" w:firstLine="709"/>
        <w:jc w:val="both"/>
        <w:rPr>
          <w:b/>
          <w:bCs/>
          <w:spacing w:val="-1"/>
        </w:rPr>
      </w:pPr>
    </w:p>
    <w:p w:rsidR="004A7EF8" w:rsidRDefault="004A7EF8" w:rsidP="00A83247">
      <w:pPr>
        <w:pStyle w:val="BodyText"/>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4A7EF8" w:rsidRDefault="004A7EF8" w:rsidP="00A83247">
      <w:pPr>
        <w:pStyle w:val="BodyText"/>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4A7EF8" w:rsidRPr="00191527" w:rsidRDefault="004A7EF8" w:rsidP="00A83247">
      <w:pPr>
        <w:pStyle w:val="BodyText"/>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4A7EF8" w:rsidRPr="004E5A21" w:rsidRDefault="004A7EF8" w:rsidP="00A83247">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A7EF8" w:rsidRDefault="004A7EF8" w:rsidP="00A83247">
      <w:pPr>
        <w:pStyle w:val="BodyText"/>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A7EF8" w:rsidRDefault="004A7EF8" w:rsidP="00A83247">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A7EF8" w:rsidRDefault="004A7EF8" w:rsidP="00A83247">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A7EF8" w:rsidRDefault="004A7EF8" w:rsidP="00A83247">
      <w:pPr>
        <w:pStyle w:val="BodyText"/>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4A7EF8" w:rsidRDefault="004A7EF8" w:rsidP="00A83247">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A7EF8" w:rsidRPr="0022248B" w:rsidRDefault="004A7EF8" w:rsidP="00A83247">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A7EF8" w:rsidRPr="0022248B" w:rsidRDefault="004A7EF8" w:rsidP="00A83247">
      <w:pPr>
        <w:pStyle w:val="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A7EF8" w:rsidRPr="0022248B" w:rsidRDefault="004A7EF8" w:rsidP="00A83247">
      <w:pPr>
        <w:pStyle w:val="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A7EF8" w:rsidRDefault="004A7EF8" w:rsidP="00A8324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A7EF8" w:rsidRPr="00FD1BA8" w:rsidRDefault="004A7EF8" w:rsidP="00A83247">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4A7EF8" w:rsidRDefault="004A7EF8" w:rsidP="00A83247">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4A7EF8" w:rsidRDefault="004A7EF8" w:rsidP="00A83247">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4A7EF8" w:rsidRDefault="004A7EF8" w:rsidP="00A83247">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4A7EF8" w:rsidRPr="00503F20" w:rsidRDefault="004A7EF8" w:rsidP="00A83247">
      <w:pPr>
        <w:tabs>
          <w:tab w:val="left" w:pos="0"/>
        </w:tabs>
        <w:spacing w:line="240" w:lineRule="atLeast"/>
        <w:ind w:firstLine="709"/>
        <w:jc w:val="both"/>
        <w:rPr>
          <w:i/>
        </w:rPr>
      </w:pPr>
      <w:r w:rsidRPr="00503F20">
        <w:t>1</w:t>
      </w:r>
      <w:r>
        <w:t>1</w:t>
      </w:r>
      <w:r w:rsidRPr="00503F20">
        <w:t>.1</w:t>
      </w:r>
      <w:r>
        <w:t>5</w:t>
      </w:r>
      <w:r w:rsidRPr="00503F20">
        <w:t>.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A7EF8" w:rsidRPr="00180DF0" w:rsidRDefault="004A7EF8" w:rsidP="00A83247">
      <w:pPr>
        <w:tabs>
          <w:tab w:val="left" w:pos="0"/>
        </w:tabs>
        <w:ind w:firstLine="709"/>
        <w:jc w:val="both"/>
      </w:pPr>
      <w:r w:rsidRPr="00503F20">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4A7EF8" w:rsidRDefault="004A7EF8" w:rsidP="00A83247">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непредставленный документ.</w:t>
      </w:r>
    </w:p>
    <w:p w:rsidR="004A7EF8" w:rsidRPr="00180DF0" w:rsidRDefault="004A7EF8" w:rsidP="00A83247">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A7EF8" w:rsidRPr="00503F20" w:rsidRDefault="004A7EF8" w:rsidP="00A83247">
      <w:pPr>
        <w:tabs>
          <w:tab w:val="left" w:pos="0"/>
        </w:tabs>
        <w:spacing w:line="240" w:lineRule="atLeast"/>
        <w:ind w:firstLine="709"/>
        <w:jc w:val="both"/>
      </w:pPr>
    </w:p>
    <w:p w:rsidR="004A7EF8" w:rsidRPr="005B6497" w:rsidRDefault="004A7EF8" w:rsidP="00A83247">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A7EF8" w:rsidRPr="005B6497" w:rsidRDefault="004A7EF8" w:rsidP="00A83247">
      <w:pPr>
        <w:shd w:val="clear" w:color="auto" w:fill="FFFFFF"/>
        <w:tabs>
          <w:tab w:val="left" w:pos="0"/>
        </w:tabs>
        <w:ind w:firstLine="709"/>
        <w:jc w:val="center"/>
        <w:rPr>
          <w:b/>
          <w:bCs/>
          <w:spacing w:val="-1"/>
        </w:rPr>
      </w:pPr>
    </w:p>
    <w:p w:rsidR="004A7EF8" w:rsidRDefault="004A7EF8" w:rsidP="00A83247">
      <w:pPr>
        <w:pStyle w:val="21"/>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4A7EF8" w:rsidRDefault="004A7EF8" w:rsidP="00A83247">
      <w:pPr>
        <w:pStyle w:val="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4A7EF8" w:rsidRDefault="004A7EF8" w:rsidP="00A83247">
      <w:pPr>
        <w:pStyle w:val="BodyTextIndent3"/>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A7EF8" w:rsidRDefault="004A7EF8" w:rsidP="00A83247">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A7EF8" w:rsidRPr="0077391C" w:rsidRDefault="004A7EF8" w:rsidP="00A83247">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4A7EF8" w:rsidRDefault="004A7EF8" w:rsidP="00A83247">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A7EF8" w:rsidRPr="0077391C" w:rsidRDefault="004A7EF8" w:rsidP="00A83247">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A7EF8" w:rsidRPr="0077391C" w:rsidRDefault="004A7EF8" w:rsidP="00A83247">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4A7EF8" w:rsidRPr="0077391C" w:rsidRDefault="004A7EF8" w:rsidP="00A83247">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A7EF8" w:rsidRPr="0077391C" w:rsidRDefault="004A7EF8" w:rsidP="00A83247">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A7EF8" w:rsidRDefault="004A7EF8" w:rsidP="00A83247">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A7EF8" w:rsidRPr="00B5337B" w:rsidRDefault="004A7EF8" w:rsidP="00A83247">
      <w:pPr>
        <w:shd w:val="clear" w:color="auto" w:fill="FFFFFF"/>
        <w:tabs>
          <w:tab w:val="left" w:pos="0"/>
        </w:tabs>
        <w:ind w:firstLine="709"/>
        <w:jc w:val="center"/>
        <w:rPr>
          <w:b/>
          <w:bCs/>
          <w:spacing w:val="-1"/>
        </w:rPr>
      </w:pPr>
    </w:p>
    <w:p w:rsidR="004A7EF8" w:rsidRPr="00DB6192" w:rsidRDefault="004A7EF8" w:rsidP="00A83247">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4A7EF8" w:rsidRPr="00DB6192" w:rsidRDefault="004A7EF8" w:rsidP="00A83247">
      <w:pPr>
        <w:shd w:val="clear" w:color="auto" w:fill="FFFFFF"/>
        <w:tabs>
          <w:tab w:val="left" w:pos="0"/>
        </w:tabs>
        <w:ind w:left="2611" w:firstLine="709"/>
        <w:jc w:val="both"/>
        <w:rPr>
          <w:b/>
          <w:bCs/>
          <w:spacing w:val="-1"/>
        </w:rPr>
      </w:pPr>
    </w:p>
    <w:p w:rsidR="004A7EF8" w:rsidRPr="0077391C" w:rsidRDefault="004A7EF8" w:rsidP="00A83247">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4A7EF8" w:rsidRPr="0077391C" w:rsidRDefault="004A7EF8" w:rsidP="00A83247">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A7EF8" w:rsidRPr="0077391C" w:rsidRDefault="004A7EF8" w:rsidP="00A83247">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A7EF8" w:rsidRPr="0070162B" w:rsidRDefault="004A7EF8" w:rsidP="00A83247">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A7EF8" w:rsidRPr="004E5A21" w:rsidRDefault="004A7EF8" w:rsidP="00A83247">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4A7EF8" w:rsidRPr="004E5A21" w:rsidRDefault="004A7EF8" w:rsidP="00A83247">
      <w:pPr>
        <w:shd w:val="clear" w:color="auto" w:fill="FFFFFF"/>
        <w:tabs>
          <w:tab w:val="left" w:pos="0"/>
        </w:tabs>
        <w:ind w:left="3490" w:firstLine="709"/>
        <w:jc w:val="both"/>
        <w:rPr>
          <w:b/>
          <w:bCs/>
          <w:spacing w:val="-1"/>
        </w:rPr>
      </w:pPr>
    </w:p>
    <w:p w:rsidR="004A7EF8" w:rsidRPr="0077391C" w:rsidRDefault="004A7EF8" w:rsidP="00A83247">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A7EF8" w:rsidRPr="0077391C" w:rsidRDefault="004A7EF8" w:rsidP="00A83247">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A7EF8" w:rsidRDefault="004A7EF8" w:rsidP="00A83247">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A7EF8" w:rsidRDefault="004A7EF8" w:rsidP="00A83247">
      <w:pPr>
        <w:shd w:val="clear" w:color="auto" w:fill="FFFFFF"/>
        <w:tabs>
          <w:tab w:val="left" w:pos="0"/>
        </w:tabs>
        <w:ind w:left="14" w:right="34" w:firstLine="709"/>
        <w:jc w:val="both"/>
        <w:rPr>
          <w:u w:val="single"/>
        </w:rPr>
      </w:pPr>
      <w:r>
        <w:rPr>
          <w:u w:val="single"/>
        </w:rPr>
        <w:t>1 вариант</w:t>
      </w:r>
    </w:p>
    <w:p w:rsidR="004A7EF8" w:rsidRDefault="004A7EF8" w:rsidP="00A8324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4A7EF8" w:rsidRDefault="004A7EF8" w:rsidP="00A83247">
      <w:pPr>
        <w:shd w:val="clear" w:color="auto" w:fill="FFFFFF"/>
        <w:tabs>
          <w:tab w:val="left" w:pos="0"/>
        </w:tabs>
        <w:ind w:left="14" w:right="34" w:firstLine="709"/>
        <w:jc w:val="both"/>
        <w:rPr>
          <w:u w:val="single"/>
        </w:rPr>
      </w:pPr>
      <w:r>
        <w:rPr>
          <w:u w:val="single"/>
        </w:rPr>
        <w:t>2 вариант</w:t>
      </w:r>
    </w:p>
    <w:p w:rsidR="004A7EF8" w:rsidRDefault="004A7EF8" w:rsidP="00A8324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4A7EF8" w:rsidRDefault="004A7EF8" w:rsidP="00A83247">
      <w:pPr>
        <w:shd w:val="clear" w:color="auto" w:fill="FFFFFF"/>
        <w:tabs>
          <w:tab w:val="left" w:pos="0"/>
        </w:tabs>
        <w:ind w:left="3566" w:firstLine="709"/>
        <w:jc w:val="both"/>
        <w:rPr>
          <w:b/>
          <w:bCs/>
          <w:spacing w:val="-1"/>
        </w:rPr>
      </w:pPr>
    </w:p>
    <w:p w:rsidR="004A7EF8" w:rsidRPr="004E5A21" w:rsidRDefault="004A7EF8" w:rsidP="00A83247">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4A7EF8" w:rsidRPr="004E5A21" w:rsidRDefault="004A7EF8" w:rsidP="00A83247">
      <w:pPr>
        <w:shd w:val="clear" w:color="auto" w:fill="FFFFFF"/>
        <w:tabs>
          <w:tab w:val="left" w:pos="0"/>
        </w:tabs>
        <w:ind w:left="3566" w:firstLine="709"/>
        <w:jc w:val="both"/>
      </w:pPr>
    </w:p>
    <w:p w:rsidR="004A7EF8" w:rsidRPr="0077391C" w:rsidRDefault="004A7EF8" w:rsidP="00A83247">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4A7EF8" w:rsidRPr="0077391C" w:rsidRDefault="004A7EF8" w:rsidP="00A83247">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4A7EF8" w:rsidRPr="0077391C" w:rsidRDefault="004A7EF8" w:rsidP="00A83247">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4A7EF8" w:rsidRPr="0077391C" w:rsidRDefault="004A7EF8" w:rsidP="00A83247">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A7EF8" w:rsidRPr="0077391C" w:rsidRDefault="004A7EF8" w:rsidP="00A83247">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4A7EF8" w:rsidRPr="009D2452" w:rsidRDefault="004A7EF8" w:rsidP="00A8324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4A7EF8" w:rsidRPr="0077391C" w:rsidRDefault="004A7EF8" w:rsidP="00A83247">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A7EF8" w:rsidRPr="0077391C" w:rsidRDefault="004A7EF8" w:rsidP="00A8324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A7EF8" w:rsidRPr="0077391C" w:rsidRDefault="004A7EF8" w:rsidP="00A8324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A7EF8" w:rsidRDefault="004A7EF8" w:rsidP="00A8324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A7EF8" w:rsidRDefault="004A7EF8" w:rsidP="00A8324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
    <w:p w:rsidR="004A7EF8" w:rsidRPr="0077391C" w:rsidRDefault="004A7EF8" w:rsidP="00A8324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A7EF8" w:rsidRPr="0077391C" w:rsidRDefault="004A7EF8" w:rsidP="00A83247">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A7EF8" w:rsidRPr="0077391C" w:rsidRDefault="004A7EF8" w:rsidP="00A83247">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4A7EF8" w:rsidRPr="00606004" w:rsidRDefault="004A7EF8" w:rsidP="00A83247">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A7EF8" w:rsidRPr="00A05028" w:rsidRDefault="004A7EF8" w:rsidP="00A83247">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A7EF8" w:rsidRDefault="004A7EF8" w:rsidP="00A83247">
      <w:pPr>
        <w:shd w:val="clear" w:color="auto" w:fill="FFFFFF"/>
        <w:tabs>
          <w:tab w:val="left" w:pos="0"/>
        </w:tabs>
        <w:ind w:left="3475" w:firstLine="709"/>
        <w:jc w:val="both"/>
        <w:rPr>
          <w:b/>
          <w:bCs/>
          <w:spacing w:val="-1"/>
        </w:rPr>
      </w:pPr>
    </w:p>
    <w:p w:rsidR="004A7EF8" w:rsidRPr="00557BDC" w:rsidRDefault="004A7EF8" w:rsidP="00A83247">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4A7EF8" w:rsidRPr="00557BDC" w:rsidRDefault="004A7EF8" w:rsidP="00A83247">
      <w:pPr>
        <w:shd w:val="clear" w:color="auto" w:fill="FFFFFF"/>
        <w:tabs>
          <w:tab w:val="left" w:pos="0"/>
        </w:tabs>
        <w:ind w:left="3475" w:firstLine="709"/>
        <w:jc w:val="both"/>
        <w:rPr>
          <w:b/>
          <w:bCs/>
          <w:spacing w:val="-1"/>
        </w:rPr>
      </w:pPr>
    </w:p>
    <w:p w:rsidR="004A7EF8" w:rsidRPr="007422E3" w:rsidRDefault="004A7EF8" w:rsidP="00A83247">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4A7EF8" w:rsidRDefault="004A7EF8" w:rsidP="00A83247">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4A7EF8" w:rsidRPr="007422E3" w:rsidRDefault="004A7EF8" w:rsidP="00A83247">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A7EF8" w:rsidRPr="0077391C" w:rsidRDefault="004A7EF8" w:rsidP="00A83247">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A7EF8" w:rsidRPr="0077391C" w:rsidRDefault="004A7EF8" w:rsidP="00A83247">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A7EF8" w:rsidRDefault="004A7EF8" w:rsidP="00A83247">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4A7EF8" w:rsidRPr="00E531FD" w:rsidRDefault="004A7EF8" w:rsidP="00A83247">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A7EF8" w:rsidRPr="00AE7078" w:rsidRDefault="004A7EF8" w:rsidP="00A83247">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4A7EF8" w:rsidRPr="0085437B" w:rsidRDefault="004A7EF8" w:rsidP="00A83247">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4A7EF8" w:rsidRPr="0085437B" w:rsidRDefault="004A7EF8" w:rsidP="00A83247">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4A7EF8" w:rsidRDefault="004A7EF8" w:rsidP="00A83247">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A7EF8" w:rsidRPr="00AE7078" w:rsidRDefault="004A7EF8" w:rsidP="00A83247">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A7EF8" w:rsidRPr="00AE7078" w:rsidRDefault="004A7EF8" w:rsidP="00A83247">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A7EF8" w:rsidRDefault="004A7EF8" w:rsidP="00A83247">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4A7EF8" w:rsidRPr="00AE7078" w:rsidRDefault="004A7EF8" w:rsidP="00A83247">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4A7EF8" w:rsidRPr="00E96C40" w:rsidRDefault="004A7EF8" w:rsidP="00A83247">
      <w:pPr>
        <w:shd w:val="clear" w:color="auto" w:fill="FFFFFF"/>
        <w:tabs>
          <w:tab w:val="left" w:pos="0"/>
          <w:tab w:val="left" w:pos="1238"/>
        </w:tabs>
        <w:ind w:left="10" w:right="24" w:firstLine="709"/>
        <w:jc w:val="both"/>
      </w:pPr>
    </w:p>
    <w:p w:rsidR="004A7EF8" w:rsidRPr="00557BDC" w:rsidRDefault="004A7EF8" w:rsidP="00A83247">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4A7EF8" w:rsidRPr="00557BDC" w:rsidRDefault="004A7EF8" w:rsidP="00A83247">
      <w:pPr>
        <w:shd w:val="clear" w:color="auto" w:fill="FFFFFF"/>
        <w:tabs>
          <w:tab w:val="left" w:pos="0"/>
        </w:tabs>
        <w:ind w:left="1387" w:firstLine="709"/>
        <w:jc w:val="both"/>
        <w:rPr>
          <w:b/>
          <w:bCs/>
        </w:rPr>
      </w:pPr>
    </w:p>
    <w:p w:rsidR="004A7EF8" w:rsidRDefault="004A7EF8" w:rsidP="00A83247">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A7EF8" w:rsidRPr="0077391C" w:rsidRDefault="004A7EF8" w:rsidP="00A83247">
      <w:pPr>
        <w:shd w:val="clear" w:color="auto" w:fill="FFFFFF"/>
        <w:tabs>
          <w:tab w:val="left" w:pos="0"/>
        </w:tabs>
        <w:ind w:left="1387" w:firstLine="709"/>
        <w:jc w:val="both"/>
      </w:pPr>
    </w:p>
    <w:p w:rsidR="004A7EF8" w:rsidRPr="004E5A21" w:rsidRDefault="004A7EF8" w:rsidP="00A8324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4A7EF8" w:rsidRPr="004E5A21" w:rsidRDefault="004A7EF8" w:rsidP="00A83247">
      <w:pPr>
        <w:shd w:val="clear" w:color="auto" w:fill="FFFFFF"/>
        <w:tabs>
          <w:tab w:val="left" w:pos="0"/>
          <w:tab w:val="left" w:pos="1224"/>
        </w:tabs>
        <w:ind w:left="34" w:firstLine="709"/>
        <w:jc w:val="center"/>
        <w:rPr>
          <w:b/>
          <w:bCs/>
          <w:spacing w:val="-1"/>
        </w:rPr>
      </w:pPr>
    </w:p>
    <w:p w:rsidR="004A7EF8" w:rsidRDefault="004A7EF8" w:rsidP="00A83247">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4A7EF8" w:rsidRDefault="004A7EF8" w:rsidP="00A83247">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A7EF8" w:rsidRPr="004E5A21" w:rsidRDefault="004A7EF8" w:rsidP="00A83247">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4A7EF8" w:rsidRPr="004E5A21" w:rsidRDefault="004A7EF8" w:rsidP="00A83247">
      <w:pPr>
        <w:shd w:val="clear" w:color="auto" w:fill="FFFFFF"/>
        <w:tabs>
          <w:tab w:val="left" w:pos="709"/>
        </w:tabs>
        <w:ind w:left="709" w:right="922"/>
        <w:jc w:val="both"/>
      </w:pPr>
    </w:p>
    <w:p w:rsidR="004A7EF8" w:rsidRPr="00221EFE" w:rsidRDefault="004A7EF8" w:rsidP="00A83247">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A7EF8" w:rsidRDefault="004A7EF8" w:rsidP="00A83247">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A7EF8" w:rsidRPr="007C7C73" w:rsidRDefault="004A7EF8" w:rsidP="00A83247">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4A7EF8" w:rsidRPr="00221EFE" w:rsidRDefault="004A7EF8" w:rsidP="00A83247">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A7EF8" w:rsidRPr="00221EFE" w:rsidRDefault="004A7EF8" w:rsidP="00A83247">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4A7EF8" w:rsidRPr="00221EFE" w:rsidRDefault="004A7EF8" w:rsidP="00A8324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A7EF8" w:rsidRPr="00221EFE" w:rsidRDefault="004A7EF8" w:rsidP="00A8324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A7EF8" w:rsidRPr="00221EFE" w:rsidRDefault="004A7EF8" w:rsidP="00A8324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A7EF8" w:rsidRPr="00221EFE" w:rsidRDefault="004A7EF8" w:rsidP="00A8324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A7EF8" w:rsidRDefault="004A7EF8" w:rsidP="00A8324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A7EF8" w:rsidRDefault="004A7EF8" w:rsidP="00A83247">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4A7EF8" w:rsidRDefault="004A7EF8" w:rsidP="00A83247">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4A7EF8" w:rsidRPr="008662B5" w:rsidRDefault="004A7EF8" w:rsidP="00A83247">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4A7EF8" w:rsidRPr="008662B5" w:rsidRDefault="004A7EF8" w:rsidP="00A83247">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4A7EF8" w:rsidRDefault="004A7EF8" w:rsidP="00A83247">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4A7EF8" w:rsidRPr="004B4A00" w:rsidRDefault="004A7EF8" w:rsidP="00A83247">
      <w:pPr>
        <w:shd w:val="clear" w:color="auto" w:fill="FFFFFF"/>
        <w:tabs>
          <w:tab w:val="left" w:pos="0"/>
        </w:tabs>
        <w:jc w:val="both"/>
        <w:rPr>
          <w:i/>
        </w:rPr>
      </w:pPr>
      <w:r w:rsidRPr="004B4A00">
        <w:rPr>
          <w:i/>
        </w:rPr>
        <w:t>Приложение 15. «Временная инструкция по оформлению паспорта на трубопроводную арматуру для АЭС».</w:t>
      </w:r>
    </w:p>
    <w:p w:rsidR="004A7EF8" w:rsidRPr="008662B5" w:rsidRDefault="004A7EF8" w:rsidP="00A83247">
      <w:pPr>
        <w:shd w:val="clear" w:color="auto" w:fill="FFFFFF"/>
        <w:tabs>
          <w:tab w:val="left" w:pos="0"/>
        </w:tabs>
        <w:jc w:val="both"/>
        <w:rPr>
          <w:i/>
          <w:iCs/>
        </w:rPr>
      </w:pPr>
    </w:p>
    <w:p w:rsidR="004A7EF8" w:rsidRPr="00CD3800" w:rsidRDefault="004A7EF8" w:rsidP="00A83247">
      <w:pPr>
        <w:shd w:val="clear" w:color="auto" w:fill="FFFFFF"/>
        <w:tabs>
          <w:tab w:val="left" w:pos="0"/>
        </w:tabs>
        <w:jc w:val="both"/>
        <w:rPr>
          <w:i/>
          <w:iCs/>
        </w:rPr>
      </w:pPr>
    </w:p>
    <w:p w:rsidR="004A7EF8" w:rsidRDefault="004A7EF8" w:rsidP="00A83247">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4A7EF8" w:rsidRDefault="004A7EF8" w:rsidP="00A8324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A7EF8" w:rsidRPr="0077391C" w:rsidTr="00391DE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jc w:val="center"/>
            </w:pPr>
            <w:r w:rsidRPr="0077391C">
              <w:t>Поставщик</w:t>
            </w:r>
          </w:p>
        </w:tc>
      </w:tr>
      <w:tr w:rsidR="004A7EF8" w:rsidRPr="0077391C" w:rsidTr="00391DE7">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2A4D30" w:rsidRDefault="004A7EF8" w:rsidP="00391DE7">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firstLine="709"/>
              <w:jc w:val="both"/>
            </w:pPr>
            <w:r w:rsidRPr="002A4D30">
              <w:rPr>
                <w:i/>
              </w:rPr>
              <w:t>(указывается</w:t>
            </w:r>
            <w:r>
              <w:rPr>
                <w:i/>
              </w:rPr>
              <w:t xml:space="preserve"> наименование)</w:t>
            </w:r>
          </w:p>
        </w:tc>
      </w:tr>
      <w:tr w:rsidR="004A7EF8" w:rsidRPr="0077391C" w:rsidTr="00391DE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2A4D30" w:rsidRDefault="004A7EF8" w:rsidP="00391DE7">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jc w:val="both"/>
            </w:pPr>
          </w:p>
        </w:tc>
      </w:tr>
      <w:tr w:rsidR="004A7EF8" w:rsidRPr="0077391C" w:rsidTr="00391DE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firstLine="709"/>
              <w:jc w:val="both"/>
            </w:pPr>
          </w:p>
        </w:tc>
      </w:tr>
      <w:tr w:rsidR="004A7EF8" w:rsidRPr="0077391C" w:rsidTr="00391DE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jc w:val="both"/>
            </w:pPr>
            <w:r w:rsidRPr="002A4D30">
              <w:rPr>
                <w:i/>
              </w:rPr>
              <w:t>(указывается адрес, платёжные реквизиты)</w:t>
            </w:r>
          </w:p>
        </w:tc>
      </w:tr>
      <w:tr w:rsidR="004A7EF8" w:rsidRPr="0077391C" w:rsidTr="00391DE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firstLine="709"/>
              <w:jc w:val="both"/>
            </w:pPr>
          </w:p>
        </w:tc>
      </w:tr>
      <w:tr w:rsidR="004A7EF8" w:rsidRPr="0077391C" w:rsidTr="00391DE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firstLine="709"/>
              <w:jc w:val="both"/>
            </w:pPr>
          </w:p>
        </w:tc>
      </w:tr>
      <w:tr w:rsidR="004A7EF8" w:rsidRPr="0077391C" w:rsidTr="00391DE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7EF8" w:rsidRPr="0077391C" w:rsidRDefault="004A7EF8" w:rsidP="00391DE7">
            <w:pPr>
              <w:shd w:val="clear" w:color="auto" w:fill="FFFFFF"/>
              <w:tabs>
                <w:tab w:val="left" w:pos="0"/>
              </w:tabs>
              <w:ind w:firstLine="709"/>
              <w:jc w:val="both"/>
            </w:pPr>
          </w:p>
        </w:tc>
      </w:tr>
    </w:tbl>
    <w:p w:rsidR="004A7EF8" w:rsidRDefault="004A7EF8" w:rsidP="00A83247">
      <w:pPr>
        <w:shd w:val="clear" w:color="auto" w:fill="FFFFFF"/>
        <w:tabs>
          <w:tab w:val="left" w:pos="0"/>
        </w:tabs>
        <w:ind w:left="3941" w:firstLine="709"/>
        <w:jc w:val="both"/>
        <w:rPr>
          <w:spacing w:val="-4"/>
        </w:rPr>
      </w:pPr>
    </w:p>
    <w:p w:rsidR="004A7EF8" w:rsidRDefault="004A7EF8" w:rsidP="00A83247">
      <w:pPr>
        <w:shd w:val="clear" w:color="auto" w:fill="FFFFFF"/>
        <w:tabs>
          <w:tab w:val="left" w:pos="0"/>
        </w:tabs>
        <w:jc w:val="center"/>
        <w:rPr>
          <w:spacing w:val="-4"/>
        </w:rPr>
      </w:pPr>
      <w:r w:rsidRPr="0077391C">
        <w:rPr>
          <w:spacing w:val="-4"/>
        </w:rPr>
        <w:t>ПОДПИСИ СТОРОН:</w:t>
      </w:r>
    </w:p>
    <w:p w:rsidR="004A7EF8" w:rsidRDefault="004A7EF8" w:rsidP="00A8324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A7EF8" w:rsidRPr="00837144" w:rsidRDefault="004A7EF8" w:rsidP="00A83247">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A7EF8" w:rsidRPr="00837144" w:rsidRDefault="004A7EF8" w:rsidP="00A8324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A7EF8" w:rsidRPr="00837144" w:rsidRDefault="004A7EF8" w:rsidP="00A83247">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4A7EF8" w:rsidRPr="00837144" w:rsidRDefault="004A7EF8" w:rsidP="00A83247">
      <w:pPr>
        <w:shd w:val="clear" w:color="auto" w:fill="FFFFFF"/>
        <w:tabs>
          <w:tab w:val="left" w:pos="0"/>
          <w:tab w:val="left" w:leader="underscore" w:pos="2827"/>
          <w:tab w:val="left" w:pos="6005"/>
          <w:tab w:val="left" w:leader="underscore" w:pos="7570"/>
          <w:tab w:val="left" w:leader="underscore" w:pos="9317"/>
        </w:tabs>
        <w:jc w:val="both"/>
      </w:pPr>
    </w:p>
    <w:p w:rsidR="004A7EF8" w:rsidRPr="0077391C" w:rsidRDefault="004A7EF8" w:rsidP="00A8324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4A7EF8" w:rsidRPr="00777D55" w:rsidRDefault="004A7EF8" w:rsidP="00A83247">
      <w:pPr>
        <w:tabs>
          <w:tab w:val="left" w:pos="0"/>
        </w:tabs>
        <w:ind w:firstLine="709"/>
        <w:jc w:val="both"/>
        <w:rPr>
          <w:b/>
          <w:color w:val="000000"/>
        </w:rPr>
      </w:pPr>
    </w:p>
    <w:p w:rsidR="004A7EF8" w:rsidRDefault="004A7EF8"/>
    <w:sectPr w:rsidR="004A7EF8"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EF8" w:rsidRDefault="004A7EF8" w:rsidP="0067756D">
      <w:r>
        <w:separator/>
      </w:r>
    </w:p>
  </w:endnote>
  <w:endnote w:type="continuationSeparator" w:id="0">
    <w:p w:rsidR="004A7EF8" w:rsidRDefault="004A7EF8" w:rsidP="00677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EF8" w:rsidRDefault="004A7EF8"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7EF8" w:rsidRDefault="004A7EF8"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EF8" w:rsidRDefault="004A7EF8"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EF8" w:rsidRDefault="004A7EF8" w:rsidP="0067756D">
      <w:r>
        <w:separator/>
      </w:r>
    </w:p>
  </w:footnote>
  <w:footnote w:type="continuationSeparator" w:id="0">
    <w:p w:rsidR="004A7EF8" w:rsidRDefault="004A7EF8" w:rsidP="00677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EF8" w:rsidRDefault="004A7EF8"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A7EF8" w:rsidRDefault="004A7E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EF8" w:rsidRDefault="004A7EF8"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A7EF8" w:rsidRDefault="004A7E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DE10330"/>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2A23318"/>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3247"/>
    <w:rsid w:val="00033F5F"/>
    <w:rsid w:val="00051117"/>
    <w:rsid w:val="000614EC"/>
    <w:rsid w:val="000618FB"/>
    <w:rsid w:val="00086A7F"/>
    <w:rsid w:val="0009344C"/>
    <w:rsid w:val="000A5323"/>
    <w:rsid w:val="000A5FB0"/>
    <w:rsid w:val="000A7D9A"/>
    <w:rsid w:val="000C2786"/>
    <w:rsid w:val="000C29FA"/>
    <w:rsid w:val="000C6266"/>
    <w:rsid w:val="000D502F"/>
    <w:rsid w:val="000E5955"/>
    <w:rsid w:val="000E77F6"/>
    <w:rsid w:val="000F0607"/>
    <w:rsid w:val="000F5EE9"/>
    <w:rsid w:val="00100167"/>
    <w:rsid w:val="00122AFB"/>
    <w:rsid w:val="001346BC"/>
    <w:rsid w:val="00144285"/>
    <w:rsid w:val="00156459"/>
    <w:rsid w:val="001745D6"/>
    <w:rsid w:val="00180DF0"/>
    <w:rsid w:val="00191271"/>
    <w:rsid w:val="00191527"/>
    <w:rsid w:val="0019291F"/>
    <w:rsid w:val="00196004"/>
    <w:rsid w:val="00221EFE"/>
    <w:rsid w:val="0022248B"/>
    <w:rsid w:val="00223394"/>
    <w:rsid w:val="0024086F"/>
    <w:rsid w:val="00241A3C"/>
    <w:rsid w:val="0024582B"/>
    <w:rsid w:val="00254D55"/>
    <w:rsid w:val="002552F0"/>
    <w:rsid w:val="002A4D30"/>
    <w:rsid w:val="002C6E8E"/>
    <w:rsid w:val="002D3E74"/>
    <w:rsid w:val="002D7FDA"/>
    <w:rsid w:val="002E0E75"/>
    <w:rsid w:val="002F0742"/>
    <w:rsid w:val="00344806"/>
    <w:rsid w:val="00350AD4"/>
    <w:rsid w:val="003568D9"/>
    <w:rsid w:val="003608CB"/>
    <w:rsid w:val="00375B02"/>
    <w:rsid w:val="00376969"/>
    <w:rsid w:val="00390718"/>
    <w:rsid w:val="00391DE7"/>
    <w:rsid w:val="003A176A"/>
    <w:rsid w:val="003C187D"/>
    <w:rsid w:val="003C2AFD"/>
    <w:rsid w:val="003D1B5A"/>
    <w:rsid w:val="00405951"/>
    <w:rsid w:val="00422700"/>
    <w:rsid w:val="0043027C"/>
    <w:rsid w:val="004424E5"/>
    <w:rsid w:val="00462AAB"/>
    <w:rsid w:val="0046498A"/>
    <w:rsid w:val="00467EAE"/>
    <w:rsid w:val="00475405"/>
    <w:rsid w:val="004830A1"/>
    <w:rsid w:val="004A7EF8"/>
    <w:rsid w:val="004B4A00"/>
    <w:rsid w:val="004C66B6"/>
    <w:rsid w:val="004D7021"/>
    <w:rsid w:val="004D76DE"/>
    <w:rsid w:val="004E5A21"/>
    <w:rsid w:val="004F0C16"/>
    <w:rsid w:val="00503F20"/>
    <w:rsid w:val="00530BB0"/>
    <w:rsid w:val="00531144"/>
    <w:rsid w:val="005470D7"/>
    <w:rsid w:val="00557BDC"/>
    <w:rsid w:val="00564231"/>
    <w:rsid w:val="00577984"/>
    <w:rsid w:val="005868AC"/>
    <w:rsid w:val="00590FA1"/>
    <w:rsid w:val="005B6497"/>
    <w:rsid w:val="005C3E85"/>
    <w:rsid w:val="005E5E51"/>
    <w:rsid w:val="00605207"/>
    <w:rsid w:val="00606004"/>
    <w:rsid w:val="006174C3"/>
    <w:rsid w:val="00632EE2"/>
    <w:rsid w:val="0067756D"/>
    <w:rsid w:val="006A1F2D"/>
    <w:rsid w:val="006B580D"/>
    <w:rsid w:val="006C394D"/>
    <w:rsid w:val="006E41DF"/>
    <w:rsid w:val="006E53F4"/>
    <w:rsid w:val="006F3940"/>
    <w:rsid w:val="0070162B"/>
    <w:rsid w:val="00714A37"/>
    <w:rsid w:val="00737E78"/>
    <w:rsid w:val="007422E3"/>
    <w:rsid w:val="00743CD1"/>
    <w:rsid w:val="0077391C"/>
    <w:rsid w:val="00777D55"/>
    <w:rsid w:val="007A6886"/>
    <w:rsid w:val="007C7C73"/>
    <w:rsid w:val="007E44FD"/>
    <w:rsid w:val="007F0D30"/>
    <w:rsid w:val="00802664"/>
    <w:rsid w:val="008055C9"/>
    <w:rsid w:val="0080608E"/>
    <w:rsid w:val="00816C2B"/>
    <w:rsid w:val="008320D7"/>
    <w:rsid w:val="0083256D"/>
    <w:rsid w:val="00832E71"/>
    <w:rsid w:val="00832F5B"/>
    <w:rsid w:val="00837144"/>
    <w:rsid w:val="00842C5C"/>
    <w:rsid w:val="0085437B"/>
    <w:rsid w:val="008662B5"/>
    <w:rsid w:val="00867506"/>
    <w:rsid w:val="008717F0"/>
    <w:rsid w:val="00894DE2"/>
    <w:rsid w:val="008A2774"/>
    <w:rsid w:val="008A788D"/>
    <w:rsid w:val="008C2D32"/>
    <w:rsid w:val="008C6D19"/>
    <w:rsid w:val="008C7E4B"/>
    <w:rsid w:val="00907173"/>
    <w:rsid w:val="009414E2"/>
    <w:rsid w:val="00970AA9"/>
    <w:rsid w:val="00983CF2"/>
    <w:rsid w:val="00997AC2"/>
    <w:rsid w:val="009A2D72"/>
    <w:rsid w:val="009A69FF"/>
    <w:rsid w:val="009D2452"/>
    <w:rsid w:val="009E4548"/>
    <w:rsid w:val="00A05028"/>
    <w:rsid w:val="00A13C39"/>
    <w:rsid w:val="00A25218"/>
    <w:rsid w:val="00A25412"/>
    <w:rsid w:val="00A309D8"/>
    <w:rsid w:val="00A3111C"/>
    <w:rsid w:val="00A5298F"/>
    <w:rsid w:val="00A76376"/>
    <w:rsid w:val="00A83247"/>
    <w:rsid w:val="00AA7768"/>
    <w:rsid w:val="00AB346F"/>
    <w:rsid w:val="00AB3A34"/>
    <w:rsid w:val="00AC312B"/>
    <w:rsid w:val="00AD6704"/>
    <w:rsid w:val="00AE7078"/>
    <w:rsid w:val="00AF073B"/>
    <w:rsid w:val="00AF73B1"/>
    <w:rsid w:val="00B13AC8"/>
    <w:rsid w:val="00B149EB"/>
    <w:rsid w:val="00B408ED"/>
    <w:rsid w:val="00B5053C"/>
    <w:rsid w:val="00B52315"/>
    <w:rsid w:val="00B5337B"/>
    <w:rsid w:val="00B55D9A"/>
    <w:rsid w:val="00B62554"/>
    <w:rsid w:val="00B7592E"/>
    <w:rsid w:val="00B87217"/>
    <w:rsid w:val="00BA1AA1"/>
    <w:rsid w:val="00BF58E9"/>
    <w:rsid w:val="00C00F19"/>
    <w:rsid w:val="00C12242"/>
    <w:rsid w:val="00C249FB"/>
    <w:rsid w:val="00C604E9"/>
    <w:rsid w:val="00C7008E"/>
    <w:rsid w:val="00C74761"/>
    <w:rsid w:val="00CB4754"/>
    <w:rsid w:val="00CC48FB"/>
    <w:rsid w:val="00CC5D76"/>
    <w:rsid w:val="00CD3800"/>
    <w:rsid w:val="00CF3FD9"/>
    <w:rsid w:val="00D03AD8"/>
    <w:rsid w:val="00D12A21"/>
    <w:rsid w:val="00D3187A"/>
    <w:rsid w:val="00D4776F"/>
    <w:rsid w:val="00D52052"/>
    <w:rsid w:val="00D5281E"/>
    <w:rsid w:val="00D55FB6"/>
    <w:rsid w:val="00D60BBF"/>
    <w:rsid w:val="00D71344"/>
    <w:rsid w:val="00D866E6"/>
    <w:rsid w:val="00D92BA7"/>
    <w:rsid w:val="00DB3498"/>
    <w:rsid w:val="00DB6192"/>
    <w:rsid w:val="00DF010B"/>
    <w:rsid w:val="00E23A27"/>
    <w:rsid w:val="00E5081A"/>
    <w:rsid w:val="00E531FD"/>
    <w:rsid w:val="00E54C5E"/>
    <w:rsid w:val="00E631E0"/>
    <w:rsid w:val="00E75D16"/>
    <w:rsid w:val="00E81D1B"/>
    <w:rsid w:val="00E907F4"/>
    <w:rsid w:val="00E90B69"/>
    <w:rsid w:val="00E96C40"/>
    <w:rsid w:val="00EB154B"/>
    <w:rsid w:val="00EF0C81"/>
    <w:rsid w:val="00EF2009"/>
    <w:rsid w:val="00F258A1"/>
    <w:rsid w:val="00F75025"/>
    <w:rsid w:val="00F95723"/>
    <w:rsid w:val="00FA46C3"/>
    <w:rsid w:val="00FB3C90"/>
    <w:rsid w:val="00FC4694"/>
    <w:rsid w:val="00FD05C9"/>
    <w:rsid w:val="00FD1BA8"/>
    <w:rsid w:val="00FE423F"/>
    <w:rsid w:val="00FF0371"/>
    <w:rsid w:val="00FF1658"/>
    <w:rsid w:val="00FF3A6B"/>
    <w:rsid w:val="00FF7A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3247"/>
    <w:rPr>
      <w:rFonts w:ascii="Times New Roman" w:eastAsia="Times New Roman" w:hAnsi="Times New Roman"/>
      <w:sz w:val="24"/>
      <w:szCs w:val="24"/>
    </w:rPr>
  </w:style>
  <w:style w:type="paragraph" w:styleId="Heading1">
    <w:name w:val="heading 1"/>
    <w:basedOn w:val="Normal"/>
    <w:next w:val="Normal"/>
    <w:link w:val="Heading1Char"/>
    <w:uiPriority w:val="99"/>
    <w:qFormat/>
    <w:rsid w:val="00A8324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83247"/>
    <w:pPr>
      <w:keepNext/>
      <w:spacing w:line="360" w:lineRule="auto"/>
      <w:ind w:firstLine="709"/>
      <w:jc w:val="center"/>
      <w:outlineLvl w:val="1"/>
    </w:pPr>
    <w:rPr>
      <w:i/>
      <w:iCs/>
      <w:spacing w:val="20"/>
      <w:sz w:val="96"/>
      <w:szCs w:val="20"/>
    </w:rPr>
  </w:style>
  <w:style w:type="paragraph" w:styleId="Heading3">
    <w:name w:val="heading 3"/>
    <w:basedOn w:val="Normal"/>
    <w:next w:val="Normal"/>
    <w:link w:val="Heading3Char"/>
    <w:uiPriority w:val="99"/>
    <w:qFormat/>
    <w:rsid w:val="00A83247"/>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247"/>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A83247"/>
    <w:rPr>
      <w:rFonts w:ascii="Times New Roman" w:hAnsi="Times New Roman" w:cs="Times New Roman"/>
      <w:i/>
      <w:iCs/>
      <w:spacing w:val="20"/>
      <w:sz w:val="20"/>
      <w:szCs w:val="20"/>
      <w:lang w:eastAsia="ru-RU"/>
    </w:rPr>
  </w:style>
  <w:style w:type="character" w:customStyle="1" w:styleId="Heading3Char">
    <w:name w:val="Heading 3 Char"/>
    <w:basedOn w:val="DefaultParagraphFont"/>
    <w:link w:val="Heading3"/>
    <w:uiPriority w:val="99"/>
    <w:locked/>
    <w:rsid w:val="00A83247"/>
    <w:rPr>
      <w:rFonts w:ascii="Arial" w:hAnsi="Arial" w:cs="Arial"/>
      <w:b/>
      <w:bCs/>
      <w:sz w:val="26"/>
      <w:szCs w:val="26"/>
      <w:lang w:eastAsia="ru-RU"/>
    </w:rPr>
  </w:style>
  <w:style w:type="paragraph" w:customStyle="1" w:styleId="a0">
    <w:name w:val="Знак Знак Знак Знак"/>
    <w:basedOn w:val="Normal"/>
    <w:uiPriority w:val="99"/>
    <w:rsid w:val="00A83247"/>
    <w:pPr>
      <w:spacing w:after="160" w:line="240" w:lineRule="exact"/>
    </w:pPr>
    <w:rPr>
      <w:rFonts w:ascii="Verdana" w:hAnsi="Verdana" w:cs="Verdana"/>
      <w:sz w:val="20"/>
      <w:szCs w:val="20"/>
      <w:lang w:val="en-US" w:eastAsia="en-US"/>
    </w:rPr>
  </w:style>
  <w:style w:type="paragraph" w:styleId="BodyText3">
    <w:name w:val="Body Text 3"/>
    <w:basedOn w:val="Normal"/>
    <w:link w:val="BodyText3Char1"/>
    <w:uiPriority w:val="99"/>
    <w:rsid w:val="00A83247"/>
    <w:rPr>
      <w:sz w:val="28"/>
      <w:szCs w:val="20"/>
    </w:rPr>
  </w:style>
  <w:style w:type="character" w:customStyle="1" w:styleId="BodyText3Char">
    <w:name w:val="Body Text 3 Char"/>
    <w:basedOn w:val="DefaultParagraphFont"/>
    <w:link w:val="BodyText3"/>
    <w:uiPriority w:val="99"/>
    <w:semiHidden/>
    <w:locked/>
    <w:rsid w:val="00A83247"/>
    <w:rPr>
      <w:sz w:val="28"/>
      <w:lang w:val="ru-RU" w:eastAsia="ru-RU"/>
    </w:rPr>
  </w:style>
  <w:style w:type="character" w:customStyle="1" w:styleId="BodyText3Char1">
    <w:name w:val="Body Text 3 Char1"/>
    <w:basedOn w:val="DefaultParagraphFont"/>
    <w:link w:val="BodyText3"/>
    <w:uiPriority w:val="99"/>
    <w:locked/>
    <w:rsid w:val="00A83247"/>
    <w:rPr>
      <w:rFonts w:ascii="Times New Roman" w:hAnsi="Times New Roman" w:cs="Times New Roman"/>
      <w:sz w:val="20"/>
      <w:szCs w:val="20"/>
      <w:lang w:eastAsia="ru-RU"/>
    </w:rPr>
  </w:style>
  <w:style w:type="paragraph" w:customStyle="1" w:styleId="1">
    <w:name w:val="Знак1"/>
    <w:basedOn w:val="Normal"/>
    <w:uiPriority w:val="99"/>
    <w:rsid w:val="00A83247"/>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A83247"/>
    <w:pPr>
      <w:spacing w:after="120"/>
      <w:ind w:left="283"/>
    </w:pPr>
  </w:style>
  <w:style w:type="character" w:customStyle="1" w:styleId="BodyTextIndentChar">
    <w:name w:val="Body Text Indent Char"/>
    <w:basedOn w:val="DefaultParagraphFont"/>
    <w:link w:val="BodyTextIndent"/>
    <w:uiPriority w:val="99"/>
    <w:locked/>
    <w:rsid w:val="00A83247"/>
    <w:rPr>
      <w:rFonts w:ascii="Times New Roman" w:hAnsi="Times New Roman" w:cs="Times New Roman"/>
      <w:sz w:val="24"/>
      <w:szCs w:val="24"/>
      <w:lang w:eastAsia="ru-RU"/>
    </w:rPr>
  </w:style>
  <w:style w:type="paragraph" w:styleId="BodyText2">
    <w:name w:val="Body Text 2"/>
    <w:basedOn w:val="Normal"/>
    <w:link w:val="BodyText2Char"/>
    <w:uiPriority w:val="99"/>
    <w:rsid w:val="00A83247"/>
    <w:pPr>
      <w:spacing w:after="120" w:line="480" w:lineRule="auto"/>
    </w:pPr>
  </w:style>
  <w:style w:type="character" w:customStyle="1" w:styleId="BodyText2Char">
    <w:name w:val="Body Text 2 Char"/>
    <w:basedOn w:val="DefaultParagraphFont"/>
    <w:link w:val="BodyText2"/>
    <w:uiPriority w:val="99"/>
    <w:locked/>
    <w:rsid w:val="00A83247"/>
    <w:rPr>
      <w:rFonts w:ascii="Times New Roman" w:hAnsi="Times New Roman" w:cs="Times New Roman"/>
      <w:sz w:val="24"/>
      <w:szCs w:val="24"/>
      <w:lang w:eastAsia="ru-RU"/>
    </w:rPr>
  </w:style>
  <w:style w:type="paragraph" w:customStyle="1" w:styleId="ConsPlusNormal">
    <w:name w:val="ConsPlusNormal"/>
    <w:uiPriority w:val="99"/>
    <w:rsid w:val="00A83247"/>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A83247"/>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A8324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83247"/>
    <w:rPr>
      <w:rFonts w:ascii="Times New Roman" w:hAnsi="Times New Roman" w:cs="Times New Roman"/>
      <w:sz w:val="16"/>
      <w:szCs w:val="16"/>
      <w:lang w:eastAsia="ru-RU"/>
    </w:rPr>
  </w:style>
  <w:style w:type="paragraph" w:styleId="BodyText">
    <w:name w:val="Body Text"/>
    <w:basedOn w:val="Normal"/>
    <w:link w:val="BodyTextChar"/>
    <w:uiPriority w:val="99"/>
    <w:rsid w:val="00A83247"/>
    <w:pPr>
      <w:spacing w:after="120"/>
    </w:pPr>
  </w:style>
  <w:style w:type="character" w:customStyle="1" w:styleId="BodyTextChar">
    <w:name w:val="Body Text Char"/>
    <w:basedOn w:val="DefaultParagraphFont"/>
    <w:link w:val="BodyText"/>
    <w:uiPriority w:val="99"/>
    <w:locked/>
    <w:rsid w:val="00A83247"/>
    <w:rPr>
      <w:rFonts w:ascii="Times New Roman" w:hAnsi="Times New Roman" w:cs="Times New Roman"/>
      <w:sz w:val="24"/>
      <w:szCs w:val="24"/>
      <w:lang w:eastAsia="ru-RU"/>
    </w:rPr>
  </w:style>
  <w:style w:type="paragraph" w:styleId="Header">
    <w:name w:val="header"/>
    <w:basedOn w:val="Normal"/>
    <w:link w:val="HeaderChar"/>
    <w:uiPriority w:val="99"/>
    <w:rsid w:val="00A83247"/>
    <w:pPr>
      <w:tabs>
        <w:tab w:val="center" w:pos="4677"/>
        <w:tab w:val="right" w:pos="9355"/>
      </w:tabs>
    </w:pPr>
  </w:style>
  <w:style w:type="character" w:customStyle="1" w:styleId="HeaderChar">
    <w:name w:val="Header Char"/>
    <w:basedOn w:val="DefaultParagraphFont"/>
    <w:link w:val="Header"/>
    <w:uiPriority w:val="99"/>
    <w:locked/>
    <w:rsid w:val="00A83247"/>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A83247"/>
    <w:rPr>
      <w:rFonts w:cs="Times New Roman"/>
      <w:sz w:val="16"/>
    </w:rPr>
  </w:style>
  <w:style w:type="paragraph" w:styleId="CommentText">
    <w:name w:val="annotation text"/>
    <w:basedOn w:val="Normal"/>
    <w:link w:val="CommentTextChar"/>
    <w:uiPriority w:val="99"/>
    <w:semiHidden/>
    <w:rsid w:val="00A83247"/>
    <w:rPr>
      <w:sz w:val="20"/>
      <w:szCs w:val="20"/>
    </w:rPr>
  </w:style>
  <w:style w:type="character" w:customStyle="1" w:styleId="CommentTextChar">
    <w:name w:val="Comment Text Char"/>
    <w:basedOn w:val="DefaultParagraphFont"/>
    <w:link w:val="CommentText"/>
    <w:uiPriority w:val="99"/>
    <w:semiHidden/>
    <w:locked/>
    <w:rsid w:val="00A83247"/>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A8324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247"/>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A83247"/>
    <w:rPr>
      <w:b/>
      <w:bCs/>
    </w:rPr>
  </w:style>
  <w:style w:type="character" w:customStyle="1" w:styleId="CommentSubjectChar">
    <w:name w:val="Comment Subject Char"/>
    <w:basedOn w:val="CommentTextChar"/>
    <w:link w:val="CommentSubject"/>
    <w:uiPriority w:val="99"/>
    <w:semiHidden/>
    <w:locked/>
    <w:rsid w:val="00A83247"/>
    <w:rPr>
      <w:b/>
      <w:bCs/>
    </w:rPr>
  </w:style>
  <w:style w:type="paragraph" w:styleId="Footer">
    <w:name w:val="footer"/>
    <w:basedOn w:val="Normal"/>
    <w:link w:val="FooterChar"/>
    <w:uiPriority w:val="99"/>
    <w:rsid w:val="00A83247"/>
    <w:pPr>
      <w:tabs>
        <w:tab w:val="center" w:pos="4677"/>
        <w:tab w:val="right" w:pos="9355"/>
      </w:tabs>
    </w:pPr>
  </w:style>
  <w:style w:type="character" w:customStyle="1" w:styleId="FooterChar">
    <w:name w:val="Footer Char"/>
    <w:basedOn w:val="DefaultParagraphFont"/>
    <w:link w:val="Footer"/>
    <w:uiPriority w:val="99"/>
    <w:locked/>
    <w:rsid w:val="00A83247"/>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A83247"/>
    <w:rPr>
      <w:sz w:val="20"/>
      <w:szCs w:val="20"/>
    </w:rPr>
  </w:style>
  <w:style w:type="character" w:customStyle="1" w:styleId="FootnoteTextChar">
    <w:name w:val="Footnote Text Char"/>
    <w:basedOn w:val="DefaultParagraphFont"/>
    <w:link w:val="FootnoteText"/>
    <w:uiPriority w:val="99"/>
    <w:semiHidden/>
    <w:locked/>
    <w:rsid w:val="00A83247"/>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A83247"/>
    <w:rPr>
      <w:rFonts w:cs="Times New Roman"/>
      <w:vertAlign w:val="superscript"/>
    </w:rPr>
  </w:style>
  <w:style w:type="paragraph" w:customStyle="1" w:styleId="a">
    <w:name w:val="Раздел Приложения"/>
    <w:basedOn w:val="Normal"/>
    <w:uiPriority w:val="99"/>
    <w:rsid w:val="00A83247"/>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A83247"/>
    <w:rPr>
      <w:rFonts w:cs="Times New Roman"/>
    </w:rPr>
  </w:style>
  <w:style w:type="character" w:styleId="Hyperlink">
    <w:name w:val="Hyperlink"/>
    <w:basedOn w:val="DefaultParagraphFont"/>
    <w:uiPriority w:val="99"/>
    <w:rsid w:val="00A83247"/>
    <w:rPr>
      <w:rFonts w:cs="Times New Roman"/>
      <w:color w:val="0000FF"/>
      <w:u w:val="single"/>
    </w:rPr>
  </w:style>
  <w:style w:type="character" w:customStyle="1" w:styleId="3">
    <w:name w:val="Основной текст (3)_"/>
    <w:link w:val="31"/>
    <w:uiPriority w:val="99"/>
    <w:locked/>
    <w:rsid w:val="00A83247"/>
    <w:rPr>
      <w:shd w:val="clear" w:color="auto" w:fill="FFFFFF"/>
    </w:rPr>
  </w:style>
  <w:style w:type="paragraph" w:customStyle="1" w:styleId="31">
    <w:name w:val="Основной текст (3)1"/>
    <w:basedOn w:val="Normal"/>
    <w:link w:val="3"/>
    <w:uiPriority w:val="99"/>
    <w:rsid w:val="00A83247"/>
    <w:pPr>
      <w:shd w:val="clear" w:color="auto" w:fill="FFFFFF"/>
      <w:spacing w:line="310" w:lineRule="exact"/>
      <w:ind w:firstLine="660"/>
      <w:jc w:val="both"/>
    </w:pPr>
    <w:rPr>
      <w:rFonts w:ascii="Calibri" w:eastAsia="Calibri" w:hAnsi="Calibri"/>
      <w:sz w:val="20"/>
      <w:szCs w:val="20"/>
    </w:rPr>
  </w:style>
  <w:style w:type="paragraph" w:customStyle="1" w:styleId="10">
    <w:name w:val="Абзац списка1"/>
    <w:basedOn w:val="Normal"/>
    <w:uiPriority w:val="99"/>
    <w:rsid w:val="00A83247"/>
    <w:pPr>
      <w:widowControl w:val="0"/>
      <w:ind w:left="720"/>
      <w:contextualSpacing/>
    </w:pPr>
    <w:rPr>
      <w:sz w:val="20"/>
      <w:szCs w:val="20"/>
    </w:rPr>
  </w:style>
  <w:style w:type="paragraph" w:styleId="BodyTextIndent2">
    <w:name w:val="Body Text Indent 2"/>
    <w:basedOn w:val="Normal"/>
    <w:link w:val="BodyTextIndent2Char"/>
    <w:uiPriority w:val="99"/>
    <w:rsid w:val="00A83247"/>
    <w:pPr>
      <w:spacing w:after="120" w:line="480" w:lineRule="auto"/>
      <w:ind w:left="283"/>
    </w:pPr>
  </w:style>
  <w:style w:type="character" w:customStyle="1" w:styleId="BodyTextIndent2Char">
    <w:name w:val="Body Text Indent 2 Char"/>
    <w:basedOn w:val="DefaultParagraphFont"/>
    <w:link w:val="BodyTextIndent2"/>
    <w:uiPriority w:val="99"/>
    <w:locked/>
    <w:rsid w:val="00A83247"/>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27</Pages>
  <Words>13765</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6612</cp:lastModifiedBy>
  <cp:revision>4</cp:revision>
  <dcterms:created xsi:type="dcterms:W3CDTF">2014-08-19T09:10:00Z</dcterms:created>
  <dcterms:modified xsi:type="dcterms:W3CDTF">2014-08-21T06:34:00Z</dcterms:modified>
</cp:coreProperties>
</file>